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36CDBA85"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w:t>
      </w:r>
      <w:r w:rsidR="00D80A69">
        <w:rPr>
          <w:b/>
          <w:noProof/>
          <w:sz w:val="24"/>
          <w:lang w:val="en-US"/>
        </w:rPr>
        <w:t>1</w:t>
      </w:r>
      <w:r w:rsidR="00E7743E">
        <w:rPr>
          <w:b/>
          <w:noProof/>
          <w:sz w:val="24"/>
          <w:lang w:val="en-US"/>
        </w:rPr>
        <w:t>1</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rsidR="00E7743E">
        <w:fldChar w:fldCharType="begin"/>
      </w:r>
      <w:r w:rsidR="00E7743E" w:rsidRPr="00464400">
        <w:rPr>
          <w:lang w:val="en-US"/>
        </w:rPr>
        <w:instrText xml:space="preserve"> DOCPROPERTY  Tdoc#  \* MERGEFORMAT </w:instrText>
      </w:r>
      <w:r w:rsidR="00E7743E">
        <w:fldChar w:fldCharType="separate"/>
      </w:r>
      <w:r w:rsidR="00E7743E" w:rsidRPr="003F1AB1">
        <w:rPr>
          <w:b/>
          <w:i/>
          <w:noProof/>
          <w:sz w:val="28"/>
          <w:lang w:val="en-US"/>
        </w:rPr>
        <w:t>S4-20</w:t>
      </w:r>
      <w:r w:rsidR="001F779B">
        <w:rPr>
          <w:b/>
          <w:i/>
          <w:noProof/>
          <w:sz w:val="28"/>
          <w:lang w:val="en-US"/>
        </w:rPr>
        <w:t>1359</w:t>
      </w:r>
      <w:r w:rsidR="00E7743E">
        <w:rPr>
          <w:b/>
          <w:i/>
          <w:noProof/>
          <w:sz w:val="28"/>
        </w:rPr>
        <w:fldChar w:fldCharType="end"/>
      </w:r>
    </w:p>
    <w:p w14:paraId="3F473B11" w14:textId="1FC2D057"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E7743E">
        <w:rPr>
          <w:b/>
          <w:noProof/>
          <w:sz w:val="24"/>
        </w:rPr>
        <w:t>Nov 11-20</w:t>
      </w:r>
      <w:r w:rsidR="00D80A69">
        <w:rPr>
          <w:b/>
          <w:noProof/>
          <w:sz w:val="24"/>
        </w:rPr>
        <w:t>, 2020</w:t>
      </w:r>
      <w:r w:rsidR="006C2B44">
        <w:rPr>
          <w:b/>
          <w:noProof/>
          <w:sz w:val="24"/>
        </w:rPr>
        <w:tab/>
      </w:r>
      <w:r w:rsidR="006C2B44">
        <w:rPr>
          <w:b/>
          <w:noProof/>
          <w:sz w:val="24"/>
        </w:rPr>
        <w:tab/>
      </w:r>
      <w:r w:rsidR="006C2B44">
        <w:rPr>
          <w:b/>
          <w:noProof/>
          <w:sz w:val="24"/>
        </w:rPr>
        <w:tab/>
      </w:r>
      <w:r w:rsidR="006C2B44">
        <w:rPr>
          <w:b/>
          <w:noProof/>
          <w:sz w:val="24"/>
        </w:rPr>
        <w:tab/>
      </w:r>
      <w:r w:rsidR="006C2B44">
        <w:rPr>
          <w:b/>
          <w:noProof/>
          <w:sz w:val="24"/>
        </w:rPr>
        <w:tab/>
      </w:r>
      <w:r w:rsidR="006C2B44">
        <w:rPr>
          <w:b/>
          <w:noProof/>
          <w:sz w:val="24"/>
        </w:rPr>
        <w:tab/>
      </w:r>
      <w:r w:rsidR="006C2B44">
        <w:rPr>
          <w:b/>
          <w:noProof/>
          <w:sz w:val="24"/>
        </w:rPr>
        <w:tab/>
      </w:r>
      <w:r w:rsidR="006C2B44">
        <w:rPr>
          <w:b/>
          <w:noProof/>
          <w:sz w:val="24"/>
        </w:rPr>
        <w:tab/>
      </w:r>
      <w:r w:rsidR="00E7743E">
        <w:rPr>
          <w:b/>
          <w:noProof/>
          <w:sz w:val="24"/>
        </w:rPr>
        <w:tab/>
      </w:r>
      <w:r w:rsidR="00E7743E">
        <w:rPr>
          <w:b/>
          <w:noProof/>
          <w:sz w:val="24"/>
        </w:rPr>
        <w:tab/>
      </w:r>
      <w:r w:rsidR="00E7743E">
        <w:rPr>
          <w:b/>
          <w:noProof/>
          <w:sz w:val="24"/>
        </w:rPr>
        <w:tab/>
      </w:r>
      <w:r w:rsidR="006C2B44">
        <w:rPr>
          <w:b/>
          <w:noProof/>
          <w:sz w:val="24"/>
        </w:rPr>
        <w:t xml:space="preserve"> revision of S4-</w:t>
      </w:r>
      <w:r w:rsidR="00E7743E">
        <w:rPr>
          <w:b/>
          <w:noProof/>
          <w:sz w:val="24"/>
        </w:rPr>
        <w:t>201224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5CACC49"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40CA8887" w:rsidR="0083631B" w:rsidRPr="00410371" w:rsidRDefault="002A50CF" w:rsidP="0083631B">
            <w:pPr>
              <w:pStyle w:val="CRCoverPage"/>
              <w:spacing w:after="0"/>
              <w:jc w:val="right"/>
              <w:rPr>
                <w:b/>
                <w:noProof/>
                <w:sz w:val="28"/>
              </w:rPr>
            </w:pPr>
            <w:r>
              <w:fldChar w:fldCharType="begin"/>
            </w:r>
            <w:r>
              <w:instrText xml:space="preserve"> DOCPROPERTY  Spec#  \* MERGEFORMAT </w:instrText>
            </w:r>
            <w:r>
              <w:fldChar w:fldCharType="separate"/>
            </w:r>
            <w:r w:rsidR="00464400" w:rsidRPr="00464400">
              <w:rPr>
                <w:b/>
                <w:noProof/>
                <w:sz w:val="28"/>
              </w:rPr>
              <w:t>26.</w:t>
            </w:r>
            <w:r w:rsidR="00D80A69">
              <w:rPr>
                <w:b/>
                <w:noProof/>
                <w:sz w:val="28"/>
              </w:rPr>
              <w:t>501</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06160014" w:rsidR="0083631B" w:rsidRPr="006C2B44" w:rsidRDefault="006C2B44" w:rsidP="0036396B">
            <w:pPr>
              <w:pStyle w:val="CRCoverPage"/>
              <w:spacing w:after="0"/>
              <w:jc w:val="center"/>
              <w:rPr>
                <w:b/>
                <w:bCs/>
                <w:noProof/>
                <w:sz w:val="28"/>
                <w:szCs w:val="28"/>
              </w:rPr>
            </w:pPr>
            <w:r w:rsidRPr="006C2B44">
              <w:rPr>
                <w:b/>
                <w:bCs/>
                <w:noProof/>
                <w:sz w:val="28"/>
                <w:szCs w:val="28"/>
              </w:rPr>
              <w:t>00</w:t>
            </w:r>
            <w:r w:rsidR="00196664">
              <w:rPr>
                <w:b/>
                <w:bCs/>
                <w:noProof/>
                <w:sz w:val="28"/>
                <w:szCs w:val="28"/>
              </w:rPr>
              <w:t>23</w:t>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59A33A4C" w:rsidR="0083631B" w:rsidRPr="0036396B" w:rsidRDefault="00E7743E" w:rsidP="0036396B">
            <w:pPr>
              <w:pStyle w:val="CRCoverPage"/>
              <w:spacing w:after="0"/>
              <w:jc w:val="center"/>
              <w:rPr>
                <w:b/>
                <w:noProof/>
                <w:sz w:val="28"/>
                <w:szCs w:val="28"/>
              </w:rPr>
            </w:pPr>
            <w:r>
              <w:rPr>
                <w:b/>
                <w:noProof/>
                <w:sz w:val="28"/>
                <w:szCs w:val="28"/>
              </w:rPr>
              <w:t>0</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0D374945" w:rsidR="0083631B" w:rsidRPr="00410371" w:rsidRDefault="002A50CF" w:rsidP="0083631B">
            <w:pPr>
              <w:pStyle w:val="CRCoverPage"/>
              <w:spacing w:after="0"/>
              <w:jc w:val="center"/>
              <w:rPr>
                <w:noProof/>
                <w:sz w:val="28"/>
              </w:rPr>
            </w:pPr>
            <w:r>
              <w:fldChar w:fldCharType="begin"/>
            </w:r>
            <w:r>
              <w:instrText xml:space="preserve"> DOCPROPERTY  Version  \* MERGEFORMAT </w:instrText>
            </w:r>
            <w:r>
              <w:fldChar w:fldCharType="separate"/>
            </w:r>
            <w:r w:rsidR="003F1AB1" w:rsidRPr="003F1AB1">
              <w:rPr>
                <w:b/>
                <w:noProof/>
                <w:sz w:val="28"/>
              </w:rPr>
              <w:t>1</w:t>
            </w:r>
            <w:r w:rsidR="00D80A69">
              <w:rPr>
                <w:b/>
                <w:noProof/>
                <w:sz w:val="28"/>
              </w:rPr>
              <w:t>6</w:t>
            </w:r>
            <w:r w:rsidR="003F1AB1" w:rsidRPr="003F1AB1">
              <w:rPr>
                <w:b/>
                <w:noProof/>
                <w:sz w:val="28"/>
              </w:rPr>
              <w:t>.</w:t>
            </w:r>
            <w:r w:rsidR="00E7743E">
              <w:rPr>
                <w:b/>
                <w:noProof/>
                <w:sz w:val="28"/>
              </w:rPr>
              <w:t>5</w:t>
            </w:r>
            <w:r w:rsidR="003F1AB1" w:rsidRPr="003F1AB1">
              <w:rPr>
                <w:b/>
                <w:noProof/>
                <w:sz w:val="28"/>
              </w:rPr>
              <w:t>.</w:t>
            </w:r>
            <w:r w:rsidR="00E7743E">
              <w:rPr>
                <w:b/>
                <w:noProof/>
                <w:sz w:val="28"/>
              </w:rPr>
              <w:t>0</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38BC0654" w:rsidR="0083631B" w:rsidRDefault="00F47875"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48391F30" w:rsidR="0083631B" w:rsidRDefault="00085219" w:rsidP="0083631B">
            <w:pPr>
              <w:pStyle w:val="CRCoverPage"/>
              <w:spacing w:after="0"/>
              <w:ind w:left="100"/>
              <w:rPr>
                <w:noProof/>
              </w:rPr>
            </w:pPr>
            <w:r>
              <w:rPr>
                <w:noProof/>
              </w:rPr>
              <w:t>Corrections</w:t>
            </w:r>
            <w:r w:rsidR="007E168C">
              <w:rPr>
                <w:noProof/>
              </w:rPr>
              <w:t xml:space="preserve"> and Clarifications</w:t>
            </w:r>
            <w:r>
              <w:rPr>
                <w:noProof/>
              </w:rPr>
              <w:t xml:space="preserve"> on</w:t>
            </w:r>
            <w:r w:rsidR="00D80A69">
              <w:rPr>
                <w:noProof/>
              </w:rPr>
              <w:t xml:space="preserve"> </w:t>
            </w:r>
            <w:r w:rsidR="00661492">
              <w:rPr>
                <w:noProof/>
              </w:rPr>
              <w:t>Network Assistance</w:t>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08322386" w:rsidR="0083631B" w:rsidRDefault="002A50CF" w:rsidP="0083631B">
            <w:pPr>
              <w:pStyle w:val="CRCoverPage"/>
              <w:spacing w:after="0"/>
              <w:ind w:left="100"/>
              <w:rPr>
                <w:noProof/>
              </w:rPr>
            </w:pPr>
            <w:r>
              <w:fldChar w:fldCharType="begin"/>
            </w:r>
            <w:r>
              <w:instrText xml:space="preserve"> DOCPROPERTY  SourceIfWg  \* MERGEFORMAT </w:instrText>
            </w:r>
            <w:r>
              <w:fldChar w:fldCharType="separate"/>
            </w:r>
            <w:r w:rsidR="00460017">
              <w:rPr>
                <w:noProof/>
              </w:rPr>
              <w:t>Qualcomm Incorporated</w:t>
            </w:r>
            <w:r>
              <w:rPr>
                <w:noProof/>
              </w:rPr>
              <w:fldChar w:fldCharType="end"/>
            </w:r>
            <w:r w:rsidR="00BF144A">
              <w:rPr>
                <w:noProof/>
              </w:rPr>
              <w:t>, Sony Europe B.V.</w:t>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2A50CF"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4D0733F3" w:rsidR="0083631B" w:rsidRDefault="00D80A69" w:rsidP="0083631B">
            <w:pPr>
              <w:pStyle w:val="CRCoverPage"/>
              <w:spacing w:after="0"/>
              <w:ind w:left="100"/>
              <w:rPr>
                <w:noProof/>
              </w:rPr>
            </w:pPr>
            <w:r>
              <w:t>5GMSA</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12912C57" w:rsidR="0083631B" w:rsidRDefault="0083631B" w:rsidP="0083631B">
            <w:pPr>
              <w:pStyle w:val="CRCoverPage"/>
              <w:spacing w:after="0"/>
              <w:ind w:left="100"/>
              <w:rPr>
                <w:noProof/>
              </w:rPr>
            </w:pP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2A50CF" w:rsidP="0083631B">
            <w:pPr>
              <w:pStyle w:val="CRCoverPage"/>
              <w:spacing w:after="0"/>
              <w:ind w:left="100" w:right="-609"/>
              <w:rPr>
                <w:b/>
                <w:noProof/>
              </w:rPr>
            </w:pPr>
            <w:r>
              <w:fldChar w:fldCharType="begin"/>
            </w:r>
            <w:r>
              <w:instrText xml:space="preserve"> DOCPROPERTY  Cat  \* MERGEFORMAT </w:instrText>
            </w:r>
            <w:r>
              <w:fldChar w:fldCharType="separate"/>
            </w:r>
            <w:r w:rsidR="001712B9" w:rsidRPr="001712B9">
              <w:rPr>
                <w:b/>
                <w:noProof/>
              </w:rPr>
              <w:t>F</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1B9AF6EC" w:rsidR="0083631B" w:rsidRDefault="002A50CF" w:rsidP="0083631B">
            <w:pPr>
              <w:pStyle w:val="CRCoverPage"/>
              <w:spacing w:after="0"/>
              <w:ind w:left="100"/>
              <w:rPr>
                <w:noProof/>
              </w:rPr>
            </w:pPr>
            <w:r>
              <w:fldChar w:fldCharType="begin"/>
            </w:r>
            <w:r>
              <w:instrText xml:space="preserve"> DOCPROPERTY  Release  \* MERGEFORMAT </w:instrText>
            </w:r>
            <w:r>
              <w:fldChar w:fldCharType="separate"/>
            </w:r>
            <w:r w:rsidR="00305956">
              <w:rPr>
                <w:noProof/>
              </w:rPr>
              <w:t>Rel-1</w:t>
            </w:r>
            <w:r w:rsidR="00D80A69">
              <w:rPr>
                <w:noProof/>
              </w:rPr>
              <w:t>6</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01CA2731" w:rsidR="0083631B" w:rsidRDefault="000B4BA2" w:rsidP="00F01DB6">
            <w:pPr>
              <w:pStyle w:val="CRCoverPage"/>
              <w:ind w:left="101"/>
              <w:rPr>
                <w:noProof/>
              </w:rPr>
            </w:pPr>
            <w:r>
              <w:rPr>
                <w:noProof/>
              </w:rPr>
              <w:t>There are a numbers of bugs</w:t>
            </w:r>
            <w:r w:rsidR="007E168C">
              <w:rPr>
                <w:noProof/>
              </w:rPr>
              <w:t xml:space="preserve"> and inaccuracies</w:t>
            </w:r>
            <w:r>
              <w:rPr>
                <w:noProof/>
              </w:rPr>
              <w:t xml:space="preserve"> in TS 26.501 regarding </w:t>
            </w:r>
            <w:r w:rsidR="00661492">
              <w:rPr>
                <w:noProof/>
              </w:rPr>
              <w:t>network assistance functionality</w:t>
            </w:r>
            <w:r w:rsidR="00E339BA">
              <w:rPr>
                <w:noProof/>
              </w:rPr>
              <w:t>.</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5BF49814" w:rsidR="00574F8D" w:rsidRDefault="003250E4" w:rsidP="003250E4">
            <w:pPr>
              <w:pStyle w:val="CRCoverPage"/>
              <w:spacing w:after="0"/>
              <w:ind w:left="100"/>
              <w:rPr>
                <w:noProof/>
              </w:rPr>
            </w:pPr>
            <w:r>
              <w:rPr>
                <w:rStyle w:val="abstractlabel"/>
              </w:rPr>
              <w:t>Corrections to miscellaneous bugs and inaccuracies in various sections of TS 26.501 regarding Network Assistance functionality.</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5934AB38" w:rsidR="0083631B" w:rsidRDefault="00574F8D" w:rsidP="0083631B">
            <w:pPr>
              <w:pStyle w:val="CRCoverPage"/>
              <w:spacing w:after="0"/>
              <w:ind w:left="100"/>
              <w:rPr>
                <w:noProof/>
              </w:rPr>
            </w:pPr>
            <w:r>
              <w:rPr>
                <w:noProof/>
              </w:rPr>
              <w:t xml:space="preserve">Mistakes and </w:t>
            </w:r>
            <w:r w:rsidR="007E168C">
              <w:rPr>
                <w:noProof/>
              </w:rPr>
              <w:t>in</w:t>
            </w:r>
            <w:r>
              <w:rPr>
                <w:noProof/>
              </w:rPr>
              <w:t>accuracy in various descriptions o</w:t>
            </w:r>
            <w:r w:rsidR="007E168C">
              <w:rPr>
                <w:noProof/>
              </w:rPr>
              <w:t>n</w:t>
            </w:r>
            <w:r>
              <w:rPr>
                <w:noProof/>
              </w:rPr>
              <w:t xml:space="preserve"> </w:t>
            </w:r>
            <w:r w:rsidR="003250E4">
              <w:rPr>
                <w:noProof/>
              </w:rPr>
              <w:t xml:space="preserve">Network Assistance functionality </w:t>
            </w:r>
            <w:r w:rsidR="00842EA5">
              <w:rPr>
                <w:noProof/>
              </w:rPr>
              <w:t xml:space="preserve">can </w:t>
            </w:r>
            <w:r w:rsidR="003250E4">
              <w:rPr>
                <w:noProof/>
              </w:rPr>
              <w:t>hinder clear understanding and interoperable implementations.</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03585343" w:rsidR="0083631B" w:rsidRDefault="00574F8D" w:rsidP="0083631B">
            <w:pPr>
              <w:pStyle w:val="CRCoverPage"/>
              <w:spacing w:after="0"/>
              <w:ind w:left="100"/>
              <w:rPr>
                <w:noProof/>
              </w:rPr>
            </w:pPr>
            <w:r>
              <w:rPr>
                <w:noProof/>
              </w:rPr>
              <w:t>6.1</w:t>
            </w:r>
            <w:r w:rsidR="00DE0E2C">
              <w:rPr>
                <w:noProof/>
              </w:rPr>
              <w:t>, 6.5 and 6.7</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A275E2" w14:paraId="566C6AA5" w14:textId="77777777" w:rsidTr="0083631B">
        <w:tc>
          <w:tcPr>
            <w:tcW w:w="2694" w:type="dxa"/>
            <w:gridSpan w:val="2"/>
            <w:tcBorders>
              <w:left w:val="single" w:sz="4" w:space="0" w:color="auto"/>
            </w:tcBorders>
          </w:tcPr>
          <w:p w14:paraId="2366F461" w14:textId="77777777" w:rsidR="00A275E2" w:rsidRDefault="00A275E2" w:rsidP="00A27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587A18D0" w:rsidR="00A275E2" w:rsidRDefault="00A275E2" w:rsidP="00A27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05F42F86" w:rsidR="00A275E2" w:rsidRDefault="00A275E2" w:rsidP="00A275E2">
            <w:pPr>
              <w:pStyle w:val="CRCoverPage"/>
              <w:spacing w:after="0"/>
              <w:jc w:val="center"/>
              <w:rPr>
                <w:b/>
                <w:caps/>
                <w:noProof/>
              </w:rPr>
            </w:pPr>
            <w:r>
              <w:rPr>
                <w:b/>
                <w:caps/>
                <w:noProof/>
              </w:rPr>
              <w:t>N</w:t>
            </w:r>
          </w:p>
        </w:tc>
        <w:tc>
          <w:tcPr>
            <w:tcW w:w="2977" w:type="dxa"/>
            <w:gridSpan w:val="4"/>
          </w:tcPr>
          <w:p w14:paraId="79F4964D" w14:textId="77777777" w:rsidR="00A275E2" w:rsidRDefault="00A275E2" w:rsidP="00A27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A275E2" w:rsidRDefault="00A275E2" w:rsidP="00A275E2">
            <w:pPr>
              <w:pStyle w:val="CRCoverPage"/>
              <w:spacing w:after="0"/>
              <w:ind w:left="99"/>
              <w:rPr>
                <w:noProof/>
              </w:rPr>
            </w:pPr>
          </w:p>
        </w:tc>
      </w:tr>
      <w:tr w:rsidR="00A275E2" w14:paraId="21ECBC42" w14:textId="77777777" w:rsidTr="0083631B">
        <w:tc>
          <w:tcPr>
            <w:tcW w:w="2694" w:type="dxa"/>
            <w:gridSpan w:val="2"/>
            <w:tcBorders>
              <w:left w:val="single" w:sz="4" w:space="0" w:color="auto"/>
            </w:tcBorders>
          </w:tcPr>
          <w:p w14:paraId="184415B5" w14:textId="5AF73E18" w:rsidR="00A275E2" w:rsidRDefault="00A275E2" w:rsidP="00A27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5A160B4A"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1ABBF74B" w:rsidR="00A275E2" w:rsidRDefault="00A275E2" w:rsidP="00A275E2">
            <w:pPr>
              <w:pStyle w:val="CRCoverPage"/>
              <w:spacing w:after="0"/>
              <w:jc w:val="center"/>
              <w:rPr>
                <w:b/>
                <w:caps/>
                <w:noProof/>
              </w:rPr>
            </w:pPr>
            <w:r>
              <w:rPr>
                <w:b/>
                <w:caps/>
                <w:noProof/>
              </w:rPr>
              <w:t>X</w:t>
            </w:r>
          </w:p>
        </w:tc>
        <w:tc>
          <w:tcPr>
            <w:tcW w:w="2977" w:type="dxa"/>
            <w:gridSpan w:val="4"/>
          </w:tcPr>
          <w:p w14:paraId="5111984E" w14:textId="0D2E2117" w:rsidR="00A275E2" w:rsidRDefault="00A275E2" w:rsidP="00A275E2">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2B0CB79D" w14:textId="5A4B6C00" w:rsidR="00A275E2" w:rsidRDefault="00A275E2" w:rsidP="00A275E2">
            <w:pPr>
              <w:pStyle w:val="CRCoverPage"/>
              <w:spacing w:after="0"/>
              <w:ind w:left="99"/>
              <w:rPr>
                <w:noProof/>
              </w:rPr>
            </w:pPr>
            <w:r>
              <w:rPr>
                <w:noProof/>
              </w:rPr>
              <w:t xml:space="preserve">TS/TR ... CR ... </w:t>
            </w:r>
          </w:p>
        </w:tc>
      </w:tr>
      <w:tr w:rsidR="00A275E2" w14:paraId="52A9DD1E" w14:textId="77777777" w:rsidTr="0083631B">
        <w:tc>
          <w:tcPr>
            <w:tcW w:w="2694" w:type="dxa"/>
            <w:gridSpan w:val="2"/>
            <w:tcBorders>
              <w:left w:val="single" w:sz="4" w:space="0" w:color="auto"/>
            </w:tcBorders>
          </w:tcPr>
          <w:p w14:paraId="59864FE8" w14:textId="1A7B24D4" w:rsidR="00A275E2" w:rsidRDefault="00A275E2" w:rsidP="00A275E2">
            <w:pPr>
              <w:pStyle w:val="CRCoverPage"/>
              <w:tabs>
                <w:tab w:val="right" w:pos="2184"/>
              </w:tab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44B0E" w14:textId="014090EB"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250427D1" w:rsidR="00A275E2" w:rsidDel="00431CEE" w:rsidRDefault="00A275E2" w:rsidP="00A275E2">
            <w:pPr>
              <w:pStyle w:val="CRCoverPage"/>
              <w:spacing w:after="0"/>
              <w:jc w:val="center"/>
              <w:rPr>
                <w:b/>
                <w:caps/>
                <w:noProof/>
              </w:rPr>
            </w:pPr>
            <w:r>
              <w:rPr>
                <w:b/>
                <w:caps/>
                <w:noProof/>
              </w:rPr>
              <w:t>X</w:t>
            </w:r>
          </w:p>
        </w:tc>
        <w:tc>
          <w:tcPr>
            <w:tcW w:w="2977" w:type="dxa"/>
            <w:gridSpan w:val="4"/>
          </w:tcPr>
          <w:p w14:paraId="5025A012" w14:textId="40A2F187" w:rsidR="00A275E2" w:rsidRDefault="00A275E2" w:rsidP="00A275E2">
            <w:pPr>
              <w:pStyle w:val="CRCoverPage"/>
              <w:tabs>
                <w:tab w:val="right" w:pos="2893"/>
              </w:tabs>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AA8C8" w14:textId="37B87750" w:rsidR="00A275E2" w:rsidRDefault="00A275E2" w:rsidP="00A275E2">
            <w:pPr>
              <w:pStyle w:val="CRCoverPage"/>
              <w:spacing w:after="0"/>
              <w:ind w:left="99"/>
              <w:rPr>
                <w:noProof/>
              </w:rPr>
            </w:pPr>
            <w:r>
              <w:rPr>
                <w:noProof/>
              </w:rPr>
              <w:t xml:space="preserve">TS/TR ... CR ... </w:t>
            </w:r>
          </w:p>
        </w:tc>
      </w:tr>
      <w:tr w:rsidR="00A275E2" w14:paraId="225293B9" w14:textId="77777777" w:rsidTr="0083631B">
        <w:tc>
          <w:tcPr>
            <w:tcW w:w="2694" w:type="dxa"/>
            <w:gridSpan w:val="2"/>
            <w:tcBorders>
              <w:left w:val="single" w:sz="4" w:space="0" w:color="auto"/>
            </w:tcBorders>
          </w:tcPr>
          <w:p w14:paraId="11FEE8A0" w14:textId="5B815E66" w:rsidR="00A275E2" w:rsidRDefault="00A275E2" w:rsidP="00A27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2140AA46" w:rsidR="00A275E2" w:rsidRDefault="00A275E2" w:rsidP="00A275E2">
            <w:pPr>
              <w:pStyle w:val="CRCoverPage"/>
              <w:spacing w:after="0"/>
              <w:jc w:val="center"/>
              <w:rPr>
                <w:b/>
                <w:caps/>
                <w:noProof/>
              </w:rPr>
            </w:pPr>
            <w:r>
              <w:rPr>
                <w:b/>
                <w:caps/>
                <w:noProof/>
              </w:rPr>
              <w:t>X</w:t>
            </w:r>
          </w:p>
        </w:tc>
        <w:tc>
          <w:tcPr>
            <w:tcW w:w="2977" w:type="dxa"/>
            <w:gridSpan w:val="4"/>
          </w:tcPr>
          <w:p w14:paraId="1E07EB02" w14:textId="184A832C" w:rsidR="00A275E2" w:rsidRDefault="00A275E2" w:rsidP="00A27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CF789B" w14:textId="235A796F" w:rsidR="00A275E2" w:rsidRDefault="00A275E2" w:rsidP="00A275E2">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151471B0" w:rsidR="001546E3" w:rsidRDefault="001546E3" w:rsidP="001712B9">
            <w:pPr>
              <w:pStyle w:val="CRCoverPage"/>
              <w:spacing w:after="0"/>
              <w:ind w:left="100"/>
              <w:rPr>
                <w:noProof/>
              </w:rPr>
            </w:pP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2A00E42C" w:rsidR="00E20D6E" w:rsidRDefault="00DC5D7C" w:rsidP="00E20D6E">
      <w:pPr>
        <w:pBdr>
          <w:bottom w:val="single" w:sz="6" w:space="1" w:color="auto"/>
        </w:pBdr>
        <w:spacing w:before="120" w:after="0"/>
        <w:rPr>
          <w:noProof/>
          <w:highlight w:val="yellow"/>
        </w:rPr>
      </w:pPr>
      <w:bookmarkStart w:id="0" w:name="_Toc26369245"/>
      <w:r>
        <w:rPr>
          <w:noProof/>
          <w:highlight w:val="yellow"/>
        </w:rPr>
        <w:lastRenderedPageBreak/>
        <w:t>1</w:t>
      </w:r>
      <w:r w:rsidRPr="00DC5D7C">
        <w:rPr>
          <w:noProof/>
          <w:highlight w:val="yellow"/>
          <w:vertAlign w:val="superscript"/>
        </w:rPr>
        <w:t>st</w:t>
      </w:r>
      <w:r>
        <w:rPr>
          <w:noProof/>
          <w:highlight w:val="yellow"/>
        </w:rPr>
        <w:t xml:space="preserve"> </w:t>
      </w:r>
      <w:r w:rsidR="00E20D6E" w:rsidRPr="00912168">
        <w:rPr>
          <w:noProof/>
          <w:highlight w:val="yellow"/>
        </w:rPr>
        <w:t>CHANGE</w:t>
      </w:r>
      <w:r w:rsidR="00E20D6E">
        <w:rPr>
          <w:noProof/>
          <w:highlight w:val="yellow"/>
        </w:rPr>
        <w:t xml:space="preserve">: </w:t>
      </w:r>
      <w:r w:rsidR="00817FBC">
        <w:rPr>
          <w:noProof/>
          <w:highlight w:val="yellow"/>
        </w:rPr>
        <w:t>Modification</w:t>
      </w:r>
      <w:r w:rsidR="000B4BA2">
        <w:rPr>
          <w:noProof/>
          <w:highlight w:val="yellow"/>
        </w:rPr>
        <w:t xml:space="preserve"> to</w:t>
      </w:r>
      <w:r w:rsidR="00E20D6E">
        <w:rPr>
          <w:noProof/>
          <w:highlight w:val="yellow"/>
        </w:rPr>
        <w:t xml:space="preserve"> clause </w:t>
      </w:r>
      <w:r w:rsidR="001812BF">
        <w:rPr>
          <w:noProof/>
          <w:highlight w:val="yellow"/>
        </w:rPr>
        <w:t>4.2.2</w:t>
      </w:r>
    </w:p>
    <w:p w14:paraId="5022C8E7" w14:textId="77777777" w:rsidR="003D5C05" w:rsidRPr="00E63420" w:rsidRDefault="003D5C05" w:rsidP="003D5C05">
      <w:pPr>
        <w:pStyle w:val="Heading1"/>
      </w:pPr>
      <w:bookmarkStart w:id="1" w:name="_Hlk48124178"/>
      <w:bookmarkEnd w:id="0"/>
      <w:r w:rsidRPr="00E63420">
        <w:t>6</w:t>
      </w:r>
      <w:r w:rsidRPr="00E63420">
        <w:tab/>
        <w:t xml:space="preserve">Procedures for Uplink </w:t>
      </w:r>
      <w:r>
        <w:t xml:space="preserve">Media </w:t>
      </w:r>
      <w:r w:rsidRPr="00E63420">
        <w:t>Streaming</w:t>
      </w:r>
    </w:p>
    <w:p w14:paraId="61821710" w14:textId="77777777" w:rsidR="003D5C05" w:rsidRPr="00E63420" w:rsidRDefault="003D5C05" w:rsidP="003D5C05">
      <w:pPr>
        <w:pStyle w:val="Heading2"/>
      </w:pPr>
      <w:r w:rsidRPr="00E63420">
        <w:t>6.1</w:t>
      </w:r>
      <w:r w:rsidRPr="00E63420">
        <w:tab/>
        <w:t>General</w:t>
      </w:r>
    </w:p>
    <w:p w14:paraId="56BBB626" w14:textId="77777777" w:rsidR="003D5C05" w:rsidRDefault="003D5C05" w:rsidP="003D5C05">
      <w:r w:rsidRPr="00E63420">
        <w:t xml:space="preserve">The procedures for uplink </w:t>
      </w:r>
      <w:r>
        <w:t xml:space="preserve">media </w:t>
      </w:r>
      <w:r w:rsidRPr="00E63420">
        <w:t xml:space="preserve">streaming allow a system user to create, modify, </w:t>
      </w:r>
      <w:proofErr w:type="gramStart"/>
      <w:r w:rsidRPr="00E63420">
        <w:t>establish</w:t>
      </w:r>
      <w:proofErr w:type="gramEnd"/>
      <w:r w:rsidRPr="00E63420">
        <w:t xml:space="preserve"> and delete sessions. </w:t>
      </w:r>
      <w:r>
        <w:t>Uplink m</w:t>
      </w:r>
      <w:r w:rsidRPr="00E63420">
        <w:t xml:space="preserve">edia </w:t>
      </w:r>
      <w:r>
        <w:t xml:space="preserve">streaming </w:t>
      </w:r>
      <w:r w:rsidRPr="00E63420">
        <w:t xml:space="preserve">sessions exist between a </w:t>
      </w:r>
      <w:r>
        <w:t>5GMSu Client</w:t>
      </w:r>
      <w:r w:rsidRPr="00E63420">
        <w:t xml:space="preserve"> and a </w:t>
      </w:r>
      <w:r>
        <w:t>5GMSu</w:t>
      </w:r>
      <w:r w:rsidRPr="00E63420">
        <w:t xml:space="preserve"> AS. The term </w:t>
      </w:r>
      <w:r w:rsidRPr="00C670DD">
        <w:rPr>
          <w:b/>
          <w:bCs/>
        </w:rPr>
        <w:t>Sink Configuration</w:t>
      </w:r>
      <w:r w:rsidRPr="00E63420">
        <w:t xml:space="preserve"> refers to the provisioned parameters of a </w:t>
      </w:r>
      <w:r>
        <w:t>5GMSu</w:t>
      </w:r>
      <w:r w:rsidRPr="00E63420" w:rsidDel="00B24C22">
        <w:t xml:space="preserve"> </w:t>
      </w:r>
      <w:r w:rsidRPr="00E63420">
        <w:t xml:space="preserve">AS. The term </w:t>
      </w:r>
      <w:r w:rsidRPr="00C670DD">
        <w:rPr>
          <w:b/>
          <w:bCs/>
        </w:rPr>
        <w:t>Source Session</w:t>
      </w:r>
      <w:r w:rsidRPr="00E63420">
        <w:t xml:space="preserve"> refers to the provisioned parameters </w:t>
      </w:r>
      <w:r>
        <w:t>i</w:t>
      </w:r>
      <w:r w:rsidRPr="00E63420">
        <w:t xml:space="preserve">n the </w:t>
      </w:r>
      <w:r>
        <w:t>5GMSu Client</w:t>
      </w:r>
      <w:r w:rsidRPr="00E63420">
        <w:t>.</w:t>
      </w:r>
    </w:p>
    <w:p w14:paraId="7A47BAE0" w14:textId="77777777" w:rsidR="003D5C05" w:rsidRPr="005C4854" w:rsidRDefault="003D5C05" w:rsidP="003D5C05">
      <w:r w:rsidRPr="005C4854">
        <w:t xml:space="preserve">The </w:t>
      </w:r>
      <w:r>
        <w:t xml:space="preserve">uplink </w:t>
      </w:r>
      <w:r w:rsidRPr="005C4854">
        <w:t>streaming procedures follow a general high-level workflow, starting from provisioning</w:t>
      </w:r>
      <w:r w:rsidRPr="005C4854">
        <w:rPr>
          <w:b/>
        </w:rPr>
        <w:t xml:space="preserve"> </w:t>
      </w:r>
      <w:r w:rsidRPr="005C4854">
        <w:t xml:space="preserve">to the actual </w:t>
      </w:r>
      <w:r>
        <w:t xml:space="preserve">uplink </w:t>
      </w:r>
      <w:r w:rsidRPr="005C4854">
        <w:t xml:space="preserve">streaming sessions. The </w:t>
      </w:r>
      <w:r>
        <w:t xml:space="preserve">egest </w:t>
      </w:r>
      <w:r w:rsidRPr="005C4854">
        <w:t xml:space="preserve">session refers to the time during which media content is </w:t>
      </w:r>
      <w:r>
        <w:t xml:space="preserve">uplink </w:t>
      </w:r>
      <w:proofErr w:type="spellStart"/>
      <w:r>
        <w:t>sstreamed</w:t>
      </w:r>
      <w:proofErr w:type="spellEnd"/>
      <w:r>
        <w:t xml:space="preserve"> </w:t>
      </w:r>
      <w:r w:rsidRPr="005C4854">
        <w:t xml:space="preserve">into the </w:t>
      </w:r>
      <w:r>
        <w:t>5GMSu</w:t>
      </w:r>
      <w:r w:rsidRPr="005C4854" w:rsidDel="00B34AF6">
        <w:t xml:space="preserve"> </w:t>
      </w:r>
      <w:r w:rsidRPr="005C4854">
        <w:t>AS. The provisioning session refers to the time</w:t>
      </w:r>
      <w:r>
        <w:t xml:space="preserve"> period</w:t>
      </w:r>
      <w:r w:rsidRPr="005C4854">
        <w:t xml:space="preserve"> during which the 5GMS</w:t>
      </w:r>
      <w:r>
        <w:t>u</w:t>
      </w:r>
      <w:r w:rsidRPr="005C4854">
        <w:t xml:space="preserve"> </w:t>
      </w:r>
      <w:r>
        <w:t>Client is permitted to</w:t>
      </w:r>
      <w:r w:rsidRPr="005C4854">
        <w:t xml:space="preserve"> </w:t>
      </w:r>
      <w:r>
        <w:t xml:space="preserve">uplink stream </w:t>
      </w:r>
      <w:r w:rsidRPr="005C4854">
        <w:t xml:space="preserve">media content. Interactions between the </w:t>
      </w:r>
      <w:r>
        <w:t>5GMSu</w:t>
      </w:r>
      <w:r w:rsidRPr="005C4854" w:rsidDel="00B34AF6">
        <w:t xml:space="preserve"> </w:t>
      </w:r>
      <w:r w:rsidRPr="005C4854">
        <w:t>AF and the 5GMS</w:t>
      </w:r>
      <w:r>
        <w:t>u</w:t>
      </w:r>
      <w:r w:rsidRPr="005C4854">
        <w:t xml:space="preserve"> Application Provider may occur at any time while the Provisioning Session is active.</w:t>
      </w:r>
    </w:p>
    <w:p w14:paraId="2CD912DF" w14:textId="6615FBF6" w:rsidR="003D5C05" w:rsidRPr="005C4854" w:rsidRDefault="003D5C05" w:rsidP="003D5C05">
      <w:r w:rsidRPr="005C4854">
        <w:t>The 5GMS</w:t>
      </w:r>
      <w:r>
        <w:t>u</w:t>
      </w:r>
      <w:r w:rsidRPr="005C4854">
        <w:t xml:space="preserve"> </w:t>
      </w:r>
      <w:r>
        <w:t>P</w:t>
      </w:r>
      <w:r w:rsidRPr="005C4854">
        <w:t xml:space="preserve">rovisioning API allows selection of </w:t>
      </w:r>
      <w:r>
        <w:t>M</w:t>
      </w:r>
      <w:r w:rsidRPr="005C4854">
        <w:t xml:space="preserve">edia </w:t>
      </w:r>
      <w:r>
        <w:t>S</w:t>
      </w:r>
      <w:r w:rsidRPr="005C4854">
        <w:t xml:space="preserve">ession </w:t>
      </w:r>
      <w:r>
        <w:t>H</w:t>
      </w:r>
      <w:r w:rsidRPr="005C4854">
        <w:t>andling (M5</w:t>
      </w:r>
      <w:r>
        <w:t>u</w:t>
      </w:r>
      <w:r w:rsidRPr="005C4854">
        <w:t xml:space="preserve">) and </w:t>
      </w:r>
      <w:r>
        <w:t>Uplink S</w:t>
      </w:r>
      <w:r w:rsidRPr="005C4854">
        <w:t>treaming (M4</w:t>
      </w:r>
      <w:r>
        <w:t>u</w:t>
      </w:r>
      <w:r w:rsidRPr="005C4854">
        <w:t xml:space="preserve">) options, including whether the media content is </w:t>
      </w:r>
      <w:r>
        <w:t xml:space="preserve">published to </w:t>
      </w:r>
      <w:r w:rsidRPr="005C4854">
        <w:t xml:space="preserve">trusted </w:t>
      </w:r>
      <w:r>
        <w:t>5GMSu</w:t>
      </w:r>
      <w:r w:rsidRPr="005C4854" w:rsidDel="00B34AF6">
        <w:t xml:space="preserve"> </w:t>
      </w:r>
      <w:r w:rsidRPr="005C4854">
        <w:t xml:space="preserve">ASs. The </w:t>
      </w:r>
      <w:r>
        <w:t>5GMSu</w:t>
      </w:r>
      <w:r w:rsidRPr="005C4854" w:rsidDel="00B34AF6">
        <w:t xml:space="preserve"> </w:t>
      </w:r>
      <w:r w:rsidRPr="005C4854">
        <w:t>AF selects the M5</w:t>
      </w:r>
      <w:r>
        <w:t>u</w:t>
      </w:r>
      <w:r w:rsidRPr="005C4854">
        <w:t xml:space="preserve"> interface according to the provisioning option. The Media Session Handling interface can be used for </w:t>
      </w:r>
      <w:r>
        <w:t>remote control, metrics</w:t>
      </w:r>
      <w:r w:rsidRPr="005C4854">
        <w:t xml:space="preserve"> reporting, requesting different policy and charging treatments </w:t>
      </w:r>
      <w:del w:id="2" w:author="Jayeeta_MCC" w:date="2020-10-28T22:03:00Z">
        <w:r w:rsidR="00E7743E" w:rsidDel="00E7743E">
          <w:delText xml:space="preserve">and </w:delText>
        </w:r>
      </w:del>
      <w:r w:rsidRPr="005C4854">
        <w:t xml:space="preserve">or </w:t>
      </w:r>
      <w:r>
        <w:t>5GMSu AF-based</w:t>
      </w:r>
      <w:r w:rsidRPr="005C4854">
        <w:t xml:space="preserve"> </w:t>
      </w:r>
      <w:r>
        <w:t>N</w:t>
      </w:r>
      <w:r w:rsidRPr="005C4854">
        <w:t xml:space="preserve">etwork </w:t>
      </w:r>
      <w:r>
        <w:t>A</w:t>
      </w:r>
      <w:r w:rsidRPr="005C4854">
        <w:t>ssistance.</w:t>
      </w:r>
      <w:bookmarkEnd w:id="1"/>
    </w:p>
    <w:p w14:paraId="1EB5B348" w14:textId="77777777" w:rsidR="003D5C05" w:rsidRPr="005C4854" w:rsidRDefault="003D5C05" w:rsidP="003D5C05">
      <w:r>
        <w:t>When the 5GMSu</w:t>
      </w:r>
      <w:r w:rsidRPr="005C4854">
        <w:t xml:space="preserve"> </w:t>
      </w:r>
      <w:r>
        <w:t>AF and AS are in the same DN</w:t>
      </w:r>
      <w:r w:rsidRPr="005C4854">
        <w:t xml:space="preserve">, then the </w:t>
      </w:r>
      <w:r>
        <w:t>5GMSu</w:t>
      </w:r>
      <w:r w:rsidRPr="005C4854" w:rsidDel="00B34AF6">
        <w:t xml:space="preserve"> </w:t>
      </w:r>
      <w:r w:rsidRPr="005C4854">
        <w:t xml:space="preserve">AF selects the </w:t>
      </w:r>
      <w:r>
        <w:t>5GMSu</w:t>
      </w:r>
      <w:r w:rsidRPr="005C4854" w:rsidDel="00B34AF6">
        <w:t xml:space="preserve"> </w:t>
      </w:r>
      <w:r w:rsidRPr="005C4854">
        <w:t xml:space="preserve">AS. Interactions between a </w:t>
      </w:r>
      <w:r>
        <w:t>5GMSu</w:t>
      </w:r>
      <w:r w:rsidRPr="005C4854" w:rsidDel="00B34AF6">
        <w:t xml:space="preserve"> </w:t>
      </w:r>
      <w:r w:rsidRPr="005C4854">
        <w:t xml:space="preserve">AF and a </w:t>
      </w:r>
      <w:r>
        <w:t>5GMSu</w:t>
      </w:r>
      <w:r w:rsidRPr="005C4854" w:rsidDel="00B34AF6">
        <w:t xml:space="preserve"> </w:t>
      </w:r>
      <w:r w:rsidRPr="005C4854">
        <w:t>AS (M3</w:t>
      </w:r>
      <w:r>
        <w:t>u</w:t>
      </w:r>
      <w:r w:rsidRPr="005C4854">
        <w:t xml:space="preserve"> interactions) take place for 5GMS </w:t>
      </w:r>
      <w:r>
        <w:t xml:space="preserve">Egest </w:t>
      </w:r>
      <w:r w:rsidRPr="005C4854">
        <w:t>(M2</w:t>
      </w:r>
      <w:r>
        <w:t>u</w:t>
      </w:r>
      <w:r w:rsidRPr="005C4854">
        <w:t xml:space="preserve">) and </w:t>
      </w:r>
      <w:r>
        <w:t xml:space="preserve">Uplink </w:t>
      </w:r>
      <w:r w:rsidRPr="005C4854">
        <w:t>Streaming (M4</w:t>
      </w:r>
      <w:r>
        <w:t>u</w:t>
      </w:r>
      <w:r w:rsidRPr="005C4854">
        <w:t xml:space="preserve">) resource reservations. The </w:t>
      </w:r>
      <w:r>
        <w:t>5GMSu</w:t>
      </w:r>
      <w:r w:rsidRPr="005C4854" w:rsidDel="00B34AF6">
        <w:t xml:space="preserve"> </w:t>
      </w:r>
      <w:r w:rsidRPr="005C4854">
        <w:t>AS allocates M2</w:t>
      </w:r>
      <w:r>
        <w:t>u</w:t>
      </w:r>
      <w:r w:rsidRPr="005C4854">
        <w:t xml:space="preserve"> and M4</w:t>
      </w:r>
      <w:r>
        <w:t>u</w:t>
      </w:r>
      <w:r w:rsidRPr="005C4854">
        <w:t xml:space="preserve"> resources and communicates resource identifiers back to the </w:t>
      </w:r>
      <w:r>
        <w:t>5GMSu</w:t>
      </w:r>
      <w:r w:rsidRPr="005C4854" w:rsidDel="00B34AF6">
        <w:t xml:space="preserve"> </w:t>
      </w:r>
      <w:r w:rsidRPr="005C4854">
        <w:t>AF.</w:t>
      </w:r>
      <w:r w:rsidRPr="000A70A3">
        <w:rPr>
          <w:rFonts w:ascii="Calibri" w:hAnsi="Calibri"/>
        </w:rPr>
        <w:t xml:space="preserve"> </w:t>
      </w:r>
      <w:r w:rsidRPr="005C4854">
        <w:t xml:space="preserve">The </w:t>
      </w:r>
      <w:r>
        <w:t>5GMSu</w:t>
      </w:r>
      <w:r w:rsidRPr="005C4854" w:rsidDel="00B34AF6">
        <w:t xml:space="preserve"> </w:t>
      </w:r>
      <w:r w:rsidRPr="005C4854">
        <w:t xml:space="preserve">AF provides information about the provisioned resources (in </w:t>
      </w:r>
      <w:r>
        <w:t xml:space="preserve">the </w:t>
      </w:r>
      <w:r w:rsidRPr="005C4854">
        <w:t xml:space="preserve">form of resource identifiers) for Media Session Handling, </w:t>
      </w:r>
      <w:r>
        <w:t xml:space="preserve">Egest </w:t>
      </w:r>
      <w:r w:rsidRPr="005C4854">
        <w:t xml:space="preserve">and </w:t>
      </w:r>
      <w:r>
        <w:t xml:space="preserve">Uplink </w:t>
      </w:r>
      <w:r w:rsidRPr="005C4854">
        <w:t>Streaming to the 5GMS</w:t>
      </w:r>
      <w:r>
        <w:t>u</w:t>
      </w:r>
      <w:r w:rsidRPr="005C4854">
        <w:t xml:space="preserve"> Application Provider. The resource identifiers for Media Session Handling and </w:t>
      </w:r>
      <w:r>
        <w:t xml:space="preserve">Uplink </w:t>
      </w:r>
      <w:r w:rsidRPr="005C4854">
        <w:t>Streaming are needed by the 5GMS</w:t>
      </w:r>
      <w:r>
        <w:t>u</w:t>
      </w:r>
      <w:r w:rsidRPr="005C4854">
        <w:t xml:space="preserve"> </w:t>
      </w:r>
      <w:r>
        <w:t xml:space="preserve">Client </w:t>
      </w:r>
      <w:r w:rsidRPr="005C4854">
        <w:t>to access the selected features.</w:t>
      </w:r>
    </w:p>
    <w:p w14:paraId="3BAB8276" w14:textId="77777777" w:rsidR="003D5C05" w:rsidRPr="005C4854" w:rsidRDefault="003D5C05" w:rsidP="003D5C05">
      <w:r w:rsidRPr="005C4854">
        <w:t>When</w:t>
      </w:r>
      <w:r>
        <w:t xml:space="preserve"> 5GMSu AF and 5GMSu AS are operated by different providers</w:t>
      </w:r>
      <w:r w:rsidRPr="005C4854">
        <w:t>, then the M3</w:t>
      </w:r>
      <w:r>
        <w:t>u</w:t>
      </w:r>
      <w:r w:rsidRPr="005C4854">
        <w:t xml:space="preserve"> interface is not used and the </w:t>
      </w:r>
      <w:r>
        <w:t>5GMSu</w:t>
      </w:r>
      <w:r w:rsidRPr="005C4854" w:rsidDel="00B34AF6">
        <w:t xml:space="preserve"> </w:t>
      </w:r>
      <w:r w:rsidRPr="005C4854">
        <w:t xml:space="preserve">AF does not provide 5GMS </w:t>
      </w:r>
      <w:r>
        <w:t xml:space="preserve">Egest </w:t>
      </w:r>
      <w:r w:rsidRPr="005C4854">
        <w:t>(M2</w:t>
      </w:r>
      <w:r>
        <w:t>u</w:t>
      </w:r>
      <w:r w:rsidRPr="005C4854">
        <w:t xml:space="preserve">) and </w:t>
      </w:r>
      <w:r>
        <w:t xml:space="preserve">Uplink </w:t>
      </w:r>
      <w:r w:rsidRPr="005C4854">
        <w:t>Streaming (M4</w:t>
      </w:r>
      <w:r>
        <w:t>u</w:t>
      </w:r>
      <w:r w:rsidRPr="005C4854">
        <w:t>) resource reservations. M3</w:t>
      </w:r>
      <w:r>
        <w:t>u</w:t>
      </w:r>
      <w:r w:rsidRPr="005C4854">
        <w:t xml:space="preserve"> procedures are not </w:t>
      </w:r>
      <w:r>
        <w:t>specified</w:t>
      </w:r>
      <w:r w:rsidRPr="005C4854">
        <w:t>.</w:t>
      </w:r>
    </w:p>
    <w:p w14:paraId="3DB8B046" w14:textId="77777777" w:rsidR="003D5C05" w:rsidRPr="005C4854" w:rsidRDefault="003D5C05" w:rsidP="003D5C05">
      <w:r w:rsidRPr="005C4854">
        <w:t>5GMS</w:t>
      </w:r>
      <w:r>
        <w:t xml:space="preserve">u Client </w:t>
      </w:r>
      <w:r w:rsidRPr="005C4854">
        <w:t xml:space="preserve">can (in principle) start the </w:t>
      </w:r>
      <w:r>
        <w:t xml:space="preserve">uplink </w:t>
      </w:r>
      <w:r w:rsidRPr="005C4854">
        <w:t xml:space="preserve">streaming by activating its </w:t>
      </w:r>
      <w:r>
        <w:t xml:space="preserve">uplink streaming </w:t>
      </w:r>
      <w:r w:rsidRPr="005C4854">
        <w:t xml:space="preserve">session. The </w:t>
      </w:r>
      <w:r>
        <w:t xml:space="preserve">uplink streaming </w:t>
      </w:r>
      <w:r w:rsidRPr="005C4854">
        <w:t>session for a given UE (or for each UE) is active from the time at which the 5GMS</w:t>
      </w:r>
      <w:r>
        <w:t>u-</w:t>
      </w:r>
      <w:r w:rsidRPr="005C4854">
        <w:t xml:space="preserve">Aware Application activates the </w:t>
      </w:r>
      <w:r>
        <w:t xml:space="preserve">transmission </w:t>
      </w:r>
      <w:r w:rsidRPr="005C4854">
        <w:t>of a</w:t>
      </w:r>
      <w:r>
        <w:t xml:space="preserve">n uplink </w:t>
      </w:r>
      <w:r w:rsidRPr="005C4854">
        <w:t>streaming service until its termination.</w:t>
      </w:r>
    </w:p>
    <w:p w14:paraId="714F4B3D" w14:textId="77777777" w:rsidR="003D5C05" w:rsidRDefault="003D5C05" w:rsidP="003D5C05">
      <w:r w:rsidRPr="005C4854">
        <w:t>The 5GMS</w:t>
      </w:r>
      <w:r>
        <w:t>u-</w:t>
      </w:r>
      <w:r w:rsidRPr="005C4854">
        <w:t>Aware Application receive</w:t>
      </w:r>
      <w:r>
        <w:t>s</w:t>
      </w:r>
      <w:r w:rsidRPr="005C4854">
        <w:t xml:space="preserve"> application metadata from the 5GMS</w:t>
      </w:r>
      <w:r>
        <w:t>u</w:t>
      </w:r>
      <w:r w:rsidRPr="005C4854">
        <w:t xml:space="preserve"> Application Provider before </w:t>
      </w:r>
      <w:r>
        <w:t xml:space="preserve">transmitting </w:t>
      </w:r>
      <w:r w:rsidRPr="005C4854">
        <w:t xml:space="preserve">the </w:t>
      </w:r>
      <w:r>
        <w:t xml:space="preserve">uplink </w:t>
      </w:r>
      <w:r w:rsidRPr="005C4854">
        <w:t xml:space="preserve">streaming media. The application metadata contains </w:t>
      </w:r>
      <w:r>
        <w:t>S</w:t>
      </w:r>
      <w:r w:rsidRPr="005C4854">
        <w:t xml:space="preserve">ervice </w:t>
      </w:r>
      <w:r>
        <w:t>A</w:t>
      </w:r>
      <w:r w:rsidRPr="005C4854">
        <w:t xml:space="preserve">ccess </w:t>
      </w:r>
      <w:r>
        <w:t>I</w:t>
      </w:r>
      <w:r w:rsidRPr="005C4854">
        <w:t>nformation, which act</w:t>
      </w:r>
      <w:r>
        <w:t>s</w:t>
      </w:r>
      <w:r w:rsidRPr="005C4854">
        <w:t xml:space="preserve"> as </w:t>
      </w:r>
      <w:r>
        <w:t xml:space="preserve">an </w:t>
      </w:r>
      <w:r w:rsidRPr="005C4854">
        <w:t>entry point for the 5GMS</w:t>
      </w:r>
      <w:r>
        <w:t xml:space="preserve">u Client </w:t>
      </w:r>
      <w:r w:rsidRPr="005C4854">
        <w:t xml:space="preserve">to start the </w:t>
      </w:r>
      <w:r>
        <w:t xml:space="preserve">uplink </w:t>
      </w:r>
      <w:r w:rsidRPr="005C4854">
        <w:t>streaming session. The 5GMS</w:t>
      </w:r>
      <w:r>
        <w:t>u</w:t>
      </w:r>
      <w:r w:rsidRPr="005C4854">
        <w:t xml:space="preserve"> </w:t>
      </w:r>
      <w:r>
        <w:t xml:space="preserve">Client </w:t>
      </w:r>
      <w:r w:rsidRPr="005C4854">
        <w:t xml:space="preserve">may either receive the </w:t>
      </w:r>
      <w:r>
        <w:t>S</w:t>
      </w:r>
      <w:r w:rsidRPr="005C4854">
        <w:t xml:space="preserve">ervice </w:t>
      </w:r>
      <w:r>
        <w:t>A</w:t>
      </w:r>
      <w:r w:rsidRPr="005C4854">
        <w:t xml:space="preserve">ccess </w:t>
      </w:r>
      <w:r>
        <w:t>I</w:t>
      </w:r>
      <w:r w:rsidRPr="005C4854">
        <w:t>nformation from the 5GMS</w:t>
      </w:r>
      <w:r>
        <w:t>u</w:t>
      </w:r>
      <w:r w:rsidRPr="005C4854">
        <w:t xml:space="preserve"> Application Provider</w:t>
      </w:r>
      <w:r>
        <w:t xml:space="preserve"> (using a not standardized interface) or instructions for a remote control session</w:t>
      </w:r>
      <w:r w:rsidRPr="005C4854">
        <w:t>.</w:t>
      </w:r>
      <w:r>
        <w:t xml:space="preserve"> When remote control is activated, then the 5GMSu Client is remotely configured and controlled by a 5GMSu</w:t>
      </w:r>
      <w:r w:rsidDel="00B34AF6">
        <w:t xml:space="preserve"> </w:t>
      </w:r>
      <w:r>
        <w:t>AF.</w:t>
      </w:r>
    </w:p>
    <w:p w14:paraId="0A064CE3" w14:textId="77777777" w:rsidR="003D5C05" w:rsidRDefault="003D5C05" w:rsidP="003D5C05">
      <w:pPr>
        <w:pStyle w:val="TH"/>
      </w:pPr>
      <w:r>
        <w:object w:dxaOrig="11320" w:dyaOrig="6960" w14:anchorId="14490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280.5pt" o:ole="" o:preferrelative="f" filled="t">
            <v:imagedata r:id="rId16" o:title=""/>
            <o:lock v:ext="edit" aspectratio="f"/>
          </v:shape>
          <o:OLEObject Type="Embed" ProgID="Mscgen.Chart" ShapeID="_x0000_i1025" DrawAspect="Content" ObjectID="_1666343870" r:id="rId17"/>
        </w:object>
      </w:r>
    </w:p>
    <w:p w14:paraId="2EC05F55" w14:textId="77777777" w:rsidR="003D5C05" w:rsidRDefault="003D5C05" w:rsidP="003D5C05">
      <w:pPr>
        <w:pStyle w:val="TF"/>
      </w:pPr>
      <w:r>
        <w:t>Figure 6.1-1: High Level Procedure for uplink streaming</w:t>
      </w:r>
    </w:p>
    <w:p w14:paraId="25160291" w14:textId="77777777" w:rsidR="003D5C05" w:rsidRDefault="003D5C05" w:rsidP="003D5C05">
      <w:pPr>
        <w:keepNext/>
      </w:pPr>
      <w:r>
        <w:t>Steps:</w:t>
      </w:r>
    </w:p>
    <w:p w14:paraId="586D417A" w14:textId="77777777" w:rsidR="003D5C05" w:rsidRDefault="003D5C05" w:rsidP="003D5C05">
      <w:pPr>
        <w:pStyle w:val="B1"/>
        <w:keepLines/>
      </w:pPr>
      <w:r>
        <w:t>1.</w:t>
      </w:r>
      <w:r>
        <w:tab/>
        <w:t>The 5GMSu Application Provider creates a Provisioning Session and starts provisioning the usage of the 5G Media Streaming System. During the establishment phase, the used features are negotiated and detailed configurations are exchanged. The 5GMSu Application Provider receives Service Access Information for M5u (Media Session Handling) and, when media content reception is negotiated, Service Access Information for M2u (Egest) and M4d (Uplink Streaming). This information is needed by the 5GMSu Client to access the service. Depending on the provisioning, only Remote Configuration information may be provided.</w:t>
      </w:r>
    </w:p>
    <w:p w14:paraId="7275C620" w14:textId="77777777" w:rsidR="003D5C05" w:rsidRDefault="003D5C05" w:rsidP="003D5C05">
      <w:pPr>
        <w:pStyle w:val="B1"/>
      </w:pPr>
      <w:r>
        <w:t>2.</w:t>
      </w:r>
      <w:r>
        <w:tab/>
        <w:t>When the 5GMSu</w:t>
      </w:r>
      <w:r w:rsidDel="00B34AF6">
        <w:t xml:space="preserve"> </w:t>
      </w:r>
      <w:r>
        <w:t>AF and the 5GMSu</w:t>
      </w:r>
      <w:r w:rsidDel="00B34AF6">
        <w:t xml:space="preserve"> </w:t>
      </w:r>
      <w:r>
        <w:t>AS are operated by the same provider (e.g. the MNO), there may be interactions between the 5GMSu</w:t>
      </w:r>
      <w:r w:rsidDel="00B34AF6">
        <w:t xml:space="preserve"> </w:t>
      </w:r>
      <w:r>
        <w:t>AF and 5GMSu</w:t>
      </w:r>
      <w:r w:rsidDel="00B34AF6">
        <w:t xml:space="preserve"> </w:t>
      </w:r>
      <w:r>
        <w:t>AS, e.g. to allocate 5GMSu egest and uplink streaming resources. The 5GMSu</w:t>
      </w:r>
      <w:r w:rsidDel="00B34AF6">
        <w:t xml:space="preserve"> </w:t>
      </w:r>
      <w:r>
        <w:t>AS provides resource identifiers for the allocated resources to the 5GMSu</w:t>
      </w:r>
      <w:r w:rsidDel="00B34AF6">
        <w:t xml:space="preserve"> </w:t>
      </w:r>
      <w:r>
        <w:t>AF, which then provides the information to the 5GMSu Application Provider. The M3u procedures between 5GMSu</w:t>
      </w:r>
      <w:r w:rsidDel="00B34AF6">
        <w:t xml:space="preserve"> </w:t>
      </w:r>
      <w:r>
        <w:t>AF and 5GMSu</w:t>
      </w:r>
      <w:r w:rsidDel="00B34AF6">
        <w:t xml:space="preserve"> </w:t>
      </w:r>
      <w:r>
        <w:t>AS are not specified.</w:t>
      </w:r>
    </w:p>
    <w:p w14:paraId="2B3EAD8A" w14:textId="77777777" w:rsidR="003D5C05" w:rsidRDefault="003D5C05" w:rsidP="003D5C05">
      <w:pPr>
        <w:pStyle w:val="B1"/>
      </w:pPr>
      <w:r>
        <w:t>3.</w:t>
      </w:r>
      <w:r>
        <w:tab/>
        <w:t>The 5GMSu Application Provider provides the Service Announcement Information to the 5GMSu-Aware Application.</w:t>
      </w:r>
    </w:p>
    <w:p w14:paraId="1E9460F9" w14:textId="77777777" w:rsidR="003D5C05" w:rsidRDefault="003D5C05" w:rsidP="003D5C05">
      <w:pPr>
        <w:pStyle w:val="NO"/>
      </w:pPr>
      <w:r>
        <w:t>NOTE:</w:t>
      </w:r>
      <w:r>
        <w:tab/>
        <w:t>This may include manual entering of parameters.</w:t>
      </w:r>
    </w:p>
    <w:p w14:paraId="3D590221" w14:textId="77777777" w:rsidR="003D5C05" w:rsidRDefault="003D5C05" w:rsidP="003D5C05">
      <w:pPr>
        <w:pStyle w:val="B1"/>
        <w:ind w:firstLine="0"/>
      </w:pPr>
      <w:r>
        <w:t>The Service Announcement includes either the whole Service Access Information (i.e. details for Media Session Handling (M5u) and for Media Streaming access (M4u)) or only a remote configuration and control address (5GMSu AF URL). In the latter case, the 5GMSu Client retrieves the Services Access Information in a later step.</w:t>
      </w:r>
    </w:p>
    <w:p w14:paraId="1AB38561" w14:textId="77777777" w:rsidR="003D5C05" w:rsidRDefault="003D5C05" w:rsidP="003D5C05">
      <w:pPr>
        <w:pStyle w:val="B1"/>
      </w:pPr>
      <w:r w:rsidRPr="00F60410">
        <w:t>4.</w:t>
      </w:r>
      <w:r w:rsidRPr="00F60410">
        <w:tab/>
        <w:t>The</w:t>
      </w:r>
      <w:r>
        <w:t xml:space="preserve"> 5GMSu-Aware Application configures and starts the 5GMSu Client.</w:t>
      </w:r>
    </w:p>
    <w:p w14:paraId="7410A876" w14:textId="77777777" w:rsidR="003D5C05" w:rsidRDefault="003D5C05" w:rsidP="003D5C05">
      <w:pPr>
        <w:pStyle w:val="B1"/>
      </w:pPr>
      <w:r>
        <w:t>5.</w:t>
      </w:r>
      <w:r>
        <w:tab/>
        <w:t>When the 5GMSu-Aware Application decides to activate the streaming service transmission, the Service Access Information is provided to the 5GMSu Client. When remote configuration and control is activated, then the 5GMSu</w:t>
      </w:r>
      <w:r w:rsidDel="00B34AF6">
        <w:t xml:space="preserve"> </w:t>
      </w:r>
      <w:r>
        <w:t>AF configures and controls the 5GMSu Client remotely.</w:t>
      </w:r>
    </w:p>
    <w:p w14:paraId="3E1BA8FC" w14:textId="78561B72" w:rsidR="003D5C05" w:rsidRDefault="003D5C05" w:rsidP="003D5C05">
      <w:pPr>
        <w:pStyle w:val="B1"/>
      </w:pPr>
      <w:r>
        <w:t>6.</w:t>
      </w:r>
      <w:r>
        <w:tab/>
        <w:t>Depending on the configurations, the 5GMSu Client uses the Media Session Handling API towards the 5GMSu</w:t>
      </w:r>
      <w:r w:rsidDel="00B34AF6">
        <w:t xml:space="preserve"> </w:t>
      </w:r>
      <w:r>
        <w:t xml:space="preserve">AF. The Media Session Handling API is used for requesting different policy and charging treatments or </w:t>
      </w:r>
      <w:del w:id="3" w:author="Charles Lo" w:date="2020-08-16T20:46:00Z">
        <w:r w:rsidDel="003D5C05">
          <w:delText xml:space="preserve">other </w:delText>
        </w:r>
      </w:del>
      <w:ins w:id="4" w:author="Charles Lo" w:date="2020-08-16T20:46:00Z">
        <w:r>
          <w:t xml:space="preserve">5GMSu AF-based </w:t>
        </w:r>
      </w:ins>
      <w:r>
        <w:t>Network Assistance</w:t>
      </w:r>
      <w:del w:id="5" w:author="Charles Lo" w:date="2020-08-16T20:47:00Z">
        <w:r w:rsidDel="003D5C05">
          <w:delText xml:space="preserve"> services</w:delText>
        </w:r>
      </w:del>
      <w:r>
        <w:t>.</w:t>
      </w:r>
    </w:p>
    <w:p w14:paraId="462E9799" w14:textId="77777777" w:rsidR="003D5C05" w:rsidRDefault="003D5C05" w:rsidP="003D5C05">
      <w:pPr>
        <w:pStyle w:val="B1"/>
      </w:pPr>
      <w:r>
        <w:t>7.</w:t>
      </w:r>
      <w:r>
        <w:tab/>
        <w:t>The 5GMSu Client starts the Egest Session by activating the uplink streaming session.</w:t>
      </w:r>
    </w:p>
    <w:p w14:paraId="047AB070" w14:textId="77777777" w:rsidR="003D5C05" w:rsidRDefault="003D5C05" w:rsidP="003D5C05">
      <w:pPr>
        <w:pStyle w:val="B1"/>
      </w:pPr>
      <w:r>
        <w:t>8.</w:t>
      </w:r>
      <w:r>
        <w:tab/>
        <w:t>The 5GMSu</w:t>
      </w:r>
      <w:r w:rsidDel="00B34AF6">
        <w:t xml:space="preserve"> </w:t>
      </w:r>
      <w:r>
        <w:t>AS publishes the content towards the 5GMSu Application Provider.</w:t>
      </w:r>
    </w:p>
    <w:p w14:paraId="27FB5710" w14:textId="3DFFCCBE" w:rsidR="007D55EE" w:rsidRDefault="007D55EE" w:rsidP="007D55EE">
      <w:pPr>
        <w:spacing w:before="360" w:after="360"/>
        <w:rPr>
          <w:noProof/>
          <w:highlight w:val="yellow"/>
        </w:rPr>
      </w:pPr>
      <w:r>
        <w:rPr>
          <w:noProof/>
          <w:highlight w:val="yellow"/>
        </w:rPr>
        <w:lastRenderedPageBreak/>
        <w:t>END OF</w:t>
      </w:r>
      <w:r w:rsidR="00020E4A">
        <w:rPr>
          <w:noProof/>
          <w:highlight w:val="yellow"/>
          <w:vertAlign w:val="superscript"/>
        </w:rPr>
        <w:t xml:space="preserve"> </w:t>
      </w:r>
      <w:r w:rsidR="00EB12CE">
        <w:rPr>
          <w:noProof/>
          <w:highlight w:val="yellow"/>
        </w:rPr>
        <w:t>1</w:t>
      </w:r>
      <w:r w:rsidR="00EB12CE" w:rsidRPr="00EB12CE">
        <w:rPr>
          <w:noProof/>
          <w:highlight w:val="yellow"/>
          <w:vertAlign w:val="superscript"/>
        </w:rPr>
        <w:t>st</w:t>
      </w:r>
      <w:r w:rsidR="00EB12CE">
        <w:rPr>
          <w:noProof/>
          <w:highlight w:val="yellow"/>
        </w:rPr>
        <w:t xml:space="preserve"> </w:t>
      </w:r>
      <w:r>
        <w:rPr>
          <w:noProof/>
          <w:highlight w:val="yellow"/>
        </w:rPr>
        <w:t xml:space="preserve"> CHANGE</w:t>
      </w:r>
    </w:p>
    <w:p w14:paraId="553DC214" w14:textId="77777777" w:rsidR="00E40573" w:rsidRPr="00E40573" w:rsidRDefault="00E40573" w:rsidP="00E40573">
      <w:pPr>
        <w:keepNext/>
        <w:keepLines/>
        <w:overflowPunct w:val="0"/>
        <w:autoSpaceDE w:val="0"/>
        <w:autoSpaceDN w:val="0"/>
        <w:adjustRightInd w:val="0"/>
        <w:jc w:val="center"/>
        <w:textAlignment w:val="baseline"/>
        <w:outlineLvl w:val="4"/>
        <w:rPr>
          <w:rFonts w:ascii="Arial" w:hAnsi="Arial" w:cs="Arial"/>
          <w:b/>
          <w:bCs/>
          <w:sz w:val="22"/>
        </w:rPr>
      </w:pPr>
    </w:p>
    <w:sectPr w:rsidR="00E40573" w:rsidRPr="00E4057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7FEF1" w14:textId="77777777" w:rsidR="002A50CF" w:rsidRDefault="002A50CF">
      <w:r>
        <w:separator/>
      </w:r>
    </w:p>
  </w:endnote>
  <w:endnote w:type="continuationSeparator" w:id="0">
    <w:p w14:paraId="252283FE" w14:textId="77777777" w:rsidR="002A50CF" w:rsidRDefault="002A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A8083" w14:textId="77777777" w:rsidR="002A50CF" w:rsidRDefault="002A50CF">
      <w:r>
        <w:separator/>
      </w:r>
    </w:p>
  </w:footnote>
  <w:footnote w:type="continuationSeparator" w:id="0">
    <w:p w14:paraId="4BC37784" w14:textId="77777777" w:rsidR="002A50CF" w:rsidRDefault="002A5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817FBC" w:rsidRDefault="00817F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817FBC" w:rsidRDefault="00817F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121FAC"/>
    <w:multiLevelType w:val="hybridMultilevel"/>
    <w:tmpl w:val="8E46BB38"/>
    <w:lvl w:ilvl="0" w:tplc="3C6C6F16">
      <w:start w:val="156"/>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0"/>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3"/>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yeeta_MCC">
    <w15:presenceInfo w15:providerId="None" w15:userId="Jayeeta_MCC"/>
  </w15:person>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07767"/>
    <w:rsid w:val="00013CB8"/>
    <w:rsid w:val="0001565E"/>
    <w:rsid w:val="00020623"/>
    <w:rsid w:val="00020E4A"/>
    <w:rsid w:val="00020FF6"/>
    <w:rsid w:val="00022E4A"/>
    <w:rsid w:val="000239B2"/>
    <w:rsid w:val="00024163"/>
    <w:rsid w:val="00024EB1"/>
    <w:rsid w:val="00027E23"/>
    <w:rsid w:val="00030938"/>
    <w:rsid w:val="000353A6"/>
    <w:rsid w:val="000366CC"/>
    <w:rsid w:val="000400ED"/>
    <w:rsid w:val="00041ACA"/>
    <w:rsid w:val="0004281E"/>
    <w:rsid w:val="00043BC0"/>
    <w:rsid w:val="00050F3E"/>
    <w:rsid w:val="0005188F"/>
    <w:rsid w:val="00051DA4"/>
    <w:rsid w:val="00052E11"/>
    <w:rsid w:val="00055E59"/>
    <w:rsid w:val="00056E3F"/>
    <w:rsid w:val="00063E1A"/>
    <w:rsid w:val="000667A4"/>
    <w:rsid w:val="000713E9"/>
    <w:rsid w:val="00076083"/>
    <w:rsid w:val="00076ADA"/>
    <w:rsid w:val="00084DE4"/>
    <w:rsid w:val="00085219"/>
    <w:rsid w:val="000919A9"/>
    <w:rsid w:val="00093F98"/>
    <w:rsid w:val="00096310"/>
    <w:rsid w:val="000A4905"/>
    <w:rsid w:val="000A4DEA"/>
    <w:rsid w:val="000A6394"/>
    <w:rsid w:val="000B01BB"/>
    <w:rsid w:val="000B3A91"/>
    <w:rsid w:val="000B4BA2"/>
    <w:rsid w:val="000B511C"/>
    <w:rsid w:val="000B7D41"/>
    <w:rsid w:val="000B7FED"/>
    <w:rsid w:val="000C038A"/>
    <w:rsid w:val="000C27AE"/>
    <w:rsid w:val="000C2AC9"/>
    <w:rsid w:val="000C4534"/>
    <w:rsid w:val="000C6598"/>
    <w:rsid w:val="000D386F"/>
    <w:rsid w:val="000D5999"/>
    <w:rsid w:val="000E5987"/>
    <w:rsid w:val="000F3526"/>
    <w:rsid w:val="000F47D6"/>
    <w:rsid w:val="000F6AF5"/>
    <w:rsid w:val="000F7BE6"/>
    <w:rsid w:val="0010338B"/>
    <w:rsid w:val="00106475"/>
    <w:rsid w:val="0011129E"/>
    <w:rsid w:val="001112FB"/>
    <w:rsid w:val="001149F7"/>
    <w:rsid w:val="001217D1"/>
    <w:rsid w:val="0012274C"/>
    <w:rsid w:val="00124841"/>
    <w:rsid w:val="00134E6D"/>
    <w:rsid w:val="001368BB"/>
    <w:rsid w:val="00140678"/>
    <w:rsid w:val="00145D43"/>
    <w:rsid w:val="00154144"/>
    <w:rsid w:val="001546E3"/>
    <w:rsid w:val="00156BED"/>
    <w:rsid w:val="00164912"/>
    <w:rsid w:val="00167925"/>
    <w:rsid w:val="001706FE"/>
    <w:rsid w:val="001712B9"/>
    <w:rsid w:val="00173AC3"/>
    <w:rsid w:val="00175D4B"/>
    <w:rsid w:val="00177F72"/>
    <w:rsid w:val="001812BF"/>
    <w:rsid w:val="001818B7"/>
    <w:rsid w:val="00183B76"/>
    <w:rsid w:val="001866A7"/>
    <w:rsid w:val="00190BDE"/>
    <w:rsid w:val="00192C46"/>
    <w:rsid w:val="00196664"/>
    <w:rsid w:val="00196F6A"/>
    <w:rsid w:val="001A08B3"/>
    <w:rsid w:val="001A5B87"/>
    <w:rsid w:val="001A7B60"/>
    <w:rsid w:val="001B52F0"/>
    <w:rsid w:val="001B7A65"/>
    <w:rsid w:val="001C10E1"/>
    <w:rsid w:val="001C1D72"/>
    <w:rsid w:val="001C66FC"/>
    <w:rsid w:val="001D287F"/>
    <w:rsid w:val="001D2DC2"/>
    <w:rsid w:val="001D3F35"/>
    <w:rsid w:val="001D7FD3"/>
    <w:rsid w:val="001E03C7"/>
    <w:rsid w:val="001E41F3"/>
    <w:rsid w:val="001E6A9C"/>
    <w:rsid w:val="001F2222"/>
    <w:rsid w:val="001F779B"/>
    <w:rsid w:val="00214551"/>
    <w:rsid w:val="002204BD"/>
    <w:rsid w:val="00223414"/>
    <w:rsid w:val="00225AE6"/>
    <w:rsid w:val="00230596"/>
    <w:rsid w:val="00230A9D"/>
    <w:rsid w:val="002326E1"/>
    <w:rsid w:val="0023579B"/>
    <w:rsid w:val="00237C33"/>
    <w:rsid w:val="00241308"/>
    <w:rsid w:val="00244A4E"/>
    <w:rsid w:val="00245BA6"/>
    <w:rsid w:val="00247A73"/>
    <w:rsid w:val="00247F33"/>
    <w:rsid w:val="002508C2"/>
    <w:rsid w:val="00250DF1"/>
    <w:rsid w:val="002510A0"/>
    <w:rsid w:val="0025353C"/>
    <w:rsid w:val="00254A83"/>
    <w:rsid w:val="0026004D"/>
    <w:rsid w:val="002640DD"/>
    <w:rsid w:val="00267E34"/>
    <w:rsid w:val="002704D4"/>
    <w:rsid w:val="00270B18"/>
    <w:rsid w:val="00271D51"/>
    <w:rsid w:val="00273150"/>
    <w:rsid w:val="00275D12"/>
    <w:rsid w:val="00277D97"/>
    <w:rsid w:val="00281347"/>
    <w:rsid w:val="00284093"/>
    <w:rsid w:val="00284FEB"/>
    <w:rsid w:val="002860C4"/>
    <w:rsid w:val="002860FA"/>
    <w:rsid w:val="0029006A"/>
    <w:rsid w:val="002A50CF"/>
    <w:rsid w:val="002B1EF4"/>
    <w:rsid w:val="002B269E"/>
    <w:rsid w:val="002B4CD5"/>
    <w:rsid w:val="002B5741"/>
    <w:rsid w:val="002B5B49"/>
    <w:rsid w:val="002B70DD"/>
    <w:rsid w:val="002C59A5"/>
    <w:rsid w:val="002D47A8"/>
    <w:rsid w:val="002E12F7"/>
    <w:rsid w:val="002E1D4A"/>
    <w:rsid w:val="002E409F"/>
    <w:rsid w:val="002E49CB"/>
    <w:rsid w:val="002E7644"/>
    <w:rsid w:val="002F2F21"/>
    <w:rsid w:val="002F762D"/>
    <w:rsid w:val="002F7683"/>
    <w:rsid w:val="00301786"/>
    <w:rsid w:val="00302E09"/>
    <w:rsid w:val="0030372B"/>
    <w:rsid w:val="00305409"/>
    <w:rsid w:val="00305956"/>
    <w:rsid w:val="003070A4"/>
    <w:rsid w:val="00312B21"/>
    <w:rsid w:val="003133B5"/>
    <w:rsid w:val="00314BF6"/>
    <w:rsid w:val="0032238B"/>
    <w:rsid w:val="0032457A"/>
    <w:rsid w:val="003250E4"/>
    <w:rsid w:val="00325B0F"/>
    <w:rsid w:val="0032770A"/>
    <w:rsid w:val="003314E2"/>
    <w:rsid w:val="00331ED9"/>
    <w:rsid w:val="003324AF"/>
    <w:rsid w:val="0033375F"/>
    <w:rsid w:val="00333809"/>
    <w:rsid w:val="00334449"/>
    <w:rsid w:val="00340700"/>
    <w:rsid w:val="0034369A"/>
    <w:rsid w:val="00346B95"/>
    <w:rsid w:val="00351435"/>
    <w:rsid w:val="003550DC"/>
    <w:rsid w:val="00356291"/>
    <w:rsid w:val="00356EE1"/>
    <w:rsid w:val="00357090"/>
    <w:rsid w:val="003609EF"/>
    <w:rsid w:val="0036231A"/>
    <w:rsid w:val="0036265B"/>
    <w:rsid w:val="003627F6"/>
    <w:rsid w:val="0036396B"/>
    <w:rsid w:val="00365C24"/>
    <w:rsid w:val="00366068"/>
    <w:rsid w:val="00366761"/>
    <w:rsid w:val="00372262"/>
    <w:rsid w:val="0037373F"/>
    <w:rsid w:val="00374DD4"/>
    <w:rsid w:val="00377D14"/>
    <w:rsid w:val="003808E0"/>
    <w:rsid w:val="00382A8A"/>
    <w:rsid w:val="003871D0"/>
    <w:rsid w:val="00387524"/>
    <w:rsid w:val="00392DAD"/>
    <w:rsid w:val="00392FD0"/>
    <w:rsid w:val="0039401C"/>
    <w:rsid w:val="00396770"/>
    <w:rsid w:val="003A612B"/>
    <w:rsid w:val="003B2C5E"/>
    <w:rsid w:val="003B2DD5"/>
    <w:rsid w:val="003B3101"/>
    <w:rsid w:val="003B3445"/>
    <w:rsid w:val="003B52AA"/>
    <w:rsid w:val="003B7E42"/>
    <w:rsid w:val="003C032D"/>
    <w:rsid w:val="003C5EBE"/>
    <w:rsid w:val="003D309E"/>
    <w:rsid w:val="003D5C05"/>
    <w:rsid w:val="003D7AE9"/>
    <w:rsid w:val="003E1A36"/>
    <w:rsid w:val="003E3513"/>
    <w:rsid w:val="003E4276"/>
    <w:rsid w:val="003E52C4"/>
    <w:rsid w:val="003E7EC2"/>
    <w:rsid w:val="003F124D"/>
    <w:rsid w:val="003F1AB1"/>
    <w:rsid w:val="003F6DB5"/>
    <w:rsid w:val="004015A1"/>
    <w:rsid w:val="00410371"/>
    <w:rsid w:val="0041777D"/>
    <w:rsid w:val="00417799"/>
    <w:rsid w:val="0042166D"/>
    <w:rsid w:val="004242F1"/>
    <w:rsid w:val="00424A97"/>
    <w:rsid w:val="00425095"/>
    <w:rsid w:val="00430D7C"/>
    <w:rsid w:val="00431CEE"/>
    <w:rsid w:val="004411CE"/>
    <w:rsid w:val="00445D09"/>
    <w:rsid w:val="004472CC"/>
    <w:rsid w:val="00447BC8"/>
    <w:rsid w:val="00455569"/>
    <w:rsid w:val="00460017"/>
    <w:rsid w:val="004640B9"/>
    <w:rsid w:val="00464400"/>
    <w:rsid w:val="004644E8"/>
    <w:rsid w:val="0046675C"/>
    <w:rsid w:val="004676CB"/>
    <w:rsid w:val="00475423"/>
    <w:rsid w:val="00477170"/>
    <w:rsid w:val="00481AD4"/>
    <w:rsid w:val="0048559D"/>
    <w:rsid w:val="004864CC"/>
    <w:rsid w:val="004868C5"/>
    <w:rsid w:val="00490CBD"/>
    <w:rsid w:val="004A24F8"/>
    <w:rsid w:val="004A4DCE"/>
    <w:rsid w:val="004A5135"/>
    <w:rsid w:val="004A5A83"/>
    <w:rsid w:val="004A642B"/>
    <w:rsid w:val="004A7C85"/>
    <w:rsid w:val="004B4643"/>
    <w:rsid w:val="004B75B7"/>
    <w:rsid w:val="004B7D78"/>
    <w:rsid w:val="004C178D"/>
    <w:rsid w:val="004C1A1A"/>
    <w:rsid w:val="004C74DD"/>
    <w:rsid w:val="004D4DDC"/>
    <w:rsid w:val="004D5A47"/>
    <w:rsid w:val="004E02C0"/>
    <w:rsid w:val="004F3288"/>
    <w:rsid w:val="004F7E5F"/>
    <w:rsid w:val="00505BC2"/>
    <w:rsid w:val="00512C20"/>
    <w:rsid w:val="0051580D"/>
    <w:rsid w:val="00515AB0"/>
    <w:rsid w:val="005166D8"/>
    <w:rsid w:val="005204D6"/>
    <w:rsid w:val="005253B6"/>
    <w:rsid w:val="00525CDC"/>
    <w:rsid w:val="00534F21"/>
    <w:rsid w:val="005355C2"/>
    <w:rsid w:val="005422D4"/>
    <w:rsid w:val="00547111"/>
    <w:rsid w:val="00552FCD"/>
    <w:rsid w:val="00553C45"/>
    <w:rsid w:val="0056106E"/>
    <w:rsid w:val="0056343D"/>
    <w:rsid w:val="00571A77"/>
    <w:rsid w:val="00574F8D"/>
    <w:rsid w:val="00581DE2"/>
    <w:rsid w:val="00582E8E"/>
    <w:rsid w:val="005875BE"/>
    <w:rsid w:val="005929B5"/>
    <w:rsid w:val="00592D74"/>
    <w:rsid w:val="005950C1"/>
    <w:rsid w:val="00597E6D"/>
    <w:rsid w:val="005A355B"/>
    <w:rsid w:val="005B0124"/>
    <w:rsid w:val="005B1B57"/>
    <w:rsid w:val="005B5034"/>
    <w:rsid w:val="005C15BA"/>
    <w:rsid w:val="005C2A6C"/>
    <w:rsid w:val="005C4178"/>
    <w:rsid w:val="005C54F9"/>
    <w:rsid w:val="005D0115"/>
    <w:rsid w:val="005D59EC"/>
    <w:rsid w:val="005D5C34"/>
    <w:rsid w:val="005D64F4"/>
    <w:rsid w:val="005E27BD"/>
    <w:rsid w:val="005E2C44"/>
    <w:rsid w:val="005E411A"/>
    <w:rsid w:val="005F0E58"/>
    <w:rsid w:val="005F576B"/>
    <w:rsid w:val="006038A7"/>
    <w:rsid w:val="00611548"/>
    <w:rsid w:val="0061248C"/>
    <w:rsid w:val="00612932"/>
    <w:rsid w:val="00613511"/>
    <w:rsid w:val="006174D8"/>
    <w:rsid w:val="00617995"/>
    <w:rsid w:val="00621188"/>
    <w:rsid w:val="00622268"/>
    <w:rsid w:val="0062572D"/>
    <w:rsid w:val="006257ED"/>
    <w:rsid w:val="0062649D"/>
    <w:rsid w:val="0062660B"/>
    <w:rsid w:val="00627739"/>
    <w:rsid w:val="006309F0"/>
    <w:rsid w:val="00630DA7"/>
    <w:rsid w:val="0063460B"/>
    <w:rsid w:val="00634E7B"/>
    <w:rsid w:val="00635AE0"/>
    <w:rsid w:val="006360D3"/>
    <w:rsid w:val="00637D7E"/>
    <w:rsid w:val="00645344"/>
    <w:rsid w:val="006504BF"/>
    <w:rsid w:val="0065353A"/>
    <w:rsid w:val="00660473"/>
    <w:rsid w:val="00661163"/>
    <w:rsid w:val="00661492"/>
    <w:rsid w:val="00661E46"/>
    <w:rsid w:val="006622E5"/>
    <w:rsid w:val="0066241B"/>
    <w:rsid w:val="006632BF"/>
    <w:rsid w:val="00667E7E"/>
    <w:rsid w:val="006703FD"/>
    <w:rsid w:val="00672B85"/>
    <w:rsid w:val="006757CA"/>
    <w:rsid w:val="00687308"/>
    <w:rsid w:val="00687380"/>
    <w:rsid w:val="00691EE6"/>
    <w:rsid w:val="0069317C"/>
    <w:rsid w:val="00695808"/>
    <w:rsid w:val="006A16BD"/>
    <w:rsid w:val="006A72E7"/>
    <w:rsid w:val="006B396C"/>
    <w:rsid w:val="006B428B"/>
    <w:rsid w:val="006B46FB"/>
    <w:rsid w:val="006C0BD6"/>
    <w:rsid w:val="006C28E7"/>
    <w:rsid w:val="006C2B44"/>
    <w:rsid w:val="006C6742"/>
    <w:rsid w:val="006D22BF"/>
    <w:rsid w:val="006E21FB"/>
    <w:rsid w:val="006E4308"/>
    <w:rsid w:val="006E50F2"/>
    <w:rsid w:val="006F3B58"/>
    <w:rsid w:val="006F4F70"/>
    <w:rsid w:val="006F5D0D"/>
    <w:rsid w:val="00701490"/>
    <w:rsid w:val="00707FC6"/>
    <w:rsid w:val="00707FFD"/>
    <w:rsid w:val="00710D38"/>
    <w:rsid w:val="00715FC4"/>
    <w:rsid w:val="00717940"/>
    <w:rsid w:val="007264AC"/>
    <w:rsid w:val="0073099D"/>
    <w:rsid w:val="00730BC5"/>
    <w:rsid w:val="00741D92"/>
    <w:rsid w:val="00742526"/>
    <w:rsid w:val="0074320C"/>
    <w:rsid w:val="00752852"/>
    <w:rsid w:val="00755867"/>
    <w:rsid w:val="00756440"/>
    <w:rsid w:val="007633B1"/>
    <w:rsid w:val="0076772A"/>
    <w:rsid w:val="00780B49"/>
    <w:rsid w:val="00781566"/>
    <w:rsid w:val="00785BE2"/>
    <w:rsid w:val="00786A27"/>
    <w:rsid w:val="00791413"/>
    <w:rsid w:val="00792143"/>
    <w:rsid w:val="00792342"/>
    <w:rsid w:val="0079664A"/>
    <w:rsid w:val="007977A8"/>
    <w:rsid w:val="007A64B8"/>
    <w:rsid w:val="007A77AF"/>
    <w:rsid w:val="007B512A"/>
    <w:rsid w:val="007B6F40"/>
    <w:rsid w:val="007B7825"/>
    <w:rsid w:val="007C2097"/>
    <w:rsid w:val="007C258D"/>
    <w:rsid w:val="007C4012"/>
    <w:rsid w:val="007C46A2"/>
    <w:rsid w:val="007D0A9B"/>
    <w:rsid w:val="007D2947"/>
    <w:rsid w:val="007D4920"/>
    <w:rsid w:val="007D55EE"/>
    <w:rsid w:val="007D6A07"/>
    <w:rsid w:val="007D7770"/>
    <w:rsid w:val="007E168C"/>
    <w:rsid w:val="007E2394"/>
    <w:rsid w:val="007E5895"/>
    <w:rsid w:val="007F0FE3"/>
    <w:rsid w:val="007F7259"/>
    <w:rsid w:val="008040A8"/>
    <w:rsid w:val="00812C6E"/>
    <w:rsid w:val="00817FBC"/>
    <w:rsid w:val="008211CE"/>
    <w:rsid w:val="00824E51"/>
    <w:rsid w:val="008279FA"/>
    <w:rsid w:val="00830F9A"/>
    <w:rsid w:val="00831078"/>
    <w:rsid w:val="0083631B"/>
    <w:rsid w:val="00842EA5"/>
    <w:rsid w:val="008438A6"/>
    <w:rsid w:val="008439BC"/>
    <w:rsid w:val="0084416C"/>
    <w:rsid w:val="00846A32"/>
    <w:rsid w:val="00852FAE"/>
    <w:rsid w:val="00853B55"/>
    <w:rsid w:val="008626E7"/>
    <w:rsid w:val="00863B74"/>
    <w:rsid w:val="00866EDC"/>
    <w:rsid w:val="00870EE7"/>
    <w:rsid w:val="00871D90"/>
    <w:rsid w:val="008763B8"/>
    <w:rsid w:val="00877097"/>
    <w:rsid w:val="008771BD"/>
    <w:rsid w:val="00883B8F"/>
    <w:rsid w:val="0088457B"/>
    <w:rsid w:val="008A287A"/>
    <w:rsid w:val="008A3444"/>
    <w:rsid w:val="008A45A6"/>
    <w:rsid w:val="008A6C79"/>
    <w:rsid w:val="008A7E9C"/>
    <w:rsid w:val="008C5E2E"/>
    <w:rsid w:val="008C7BF8"/>
    <w:rsid w:val="008D3CB0"/>
    <w:rsid w:val="008E32F2"/>
    <w:rsid w:val="008E5FC8"/>
    <w:rsid w:val="008F15D6"/>
    <w:rsid w:val="008F1ACE"/>
    <w:rsid w:val="008F3500"/>
    <w:rsid w:val="008F556D"/>
    <w:rsid w:val="008F686C"/>
    <w:rsid w:val="00910C60"/>
    <w:rsid w:val="009148DE"/>
    <w:rsid w:val="0091718C"/>
    <w:rsid w:val="00920058"/>
    <w:rsid w:val="00930377"/>
    <w:rsid w:val="00932429"/>
    <w:rsid w:val="009356A6"/>
    <w:rsid w:val="00935B13"/>
    <w:rsid w:val="00941E30"/>
    <w:rsid w:val="00955710"/>
    <w:rsid w:val="009577C6"/>
    <w:rsid w:val="00963F38"/>
    <w:rsid w:val="00963F4E"/>
    <w:rsid w:val="00965288"/>
    <w:rsid w:val="009777D9"/>
    <w:rsid w:val="009863C9"/>
    <w:rsid w:val="00991B88"/>
    <w:rsid w:val="00992886"/>
    <w:rsid w:val="0099350B"/>
    <w:rsid w:val="009A5753"/>
    <w:rsid w:val="009A579D"/>
    <w:rsid w:val="009A5893"/>
    <w:rsid w:val="009A6AEE"/>
    <w:rsid w:val="009B03FC"/>
    <w:rsid w:val="009C03DD"/>
    <w:rsid w:val="009C16F1"/>
    <w:rsid w:val="009C1EE8"/>
    <w:rsid w:val="009D12FC"/>
    <w:rsid w:val="009D2242"/>
    <w:rsid w:val="009D5097"/>
    <w:rsid w:val="009D52D4"/>
    <w:rsid w:val="009D5FF2"/>
    <w:rsid w:val="009E1702"/>
    <w:rsid w:val="009E219A"/>
    <w:rsid w:val="009E3297"/>
    <w:rsid w:val="009E7004"/>
    <w:rsid w:val="009F0FB2"/>
    <w:rsid w:val="009F33C0"/>
    <w:rsid w:val="009F39CE"/>
    <w:rsid w:val="009F734F"/>
    <w:rsid w:val="00A04ADA"/>
    <w:rsid w:val="00A05091"/>
    <w:rsid w:val="00A079CE"/>
    <w:rsid w:val="00A07C11"/>
    <w:rsid w:val="00A12859"/>
    <w:rsid w:val="00A15B65"/>
    <w:rsid w:val="00A246B6"/>
    <w:rsid w:val="00A24C0D"/>
    <w:rsid w:val="00A275E2"/>
    <w:rsid w:val="00A276F3"/>
    <w:rsid w:val="00A3119C"/>
    <w:rsid w:val="00A32329"/>
    <w:rsid w:val="00A35B2C"/>
    <w:rsid w:val="00A35FB0"/>
    <w:rsid w:val="00A3772D"/>
    <w:rsid w:val="00A46708"/>
    <w:rsid w:val="00A4779C"/>
    <w:rsid w:val="00A47E70"/>
    <w:rsid w:val="00A5095E"/>
    <w:rsid w:val="00A50CF0"/>
    <w:rsid w:val="00A5151E"/>
    <w:rsid w:val="00A516CC"/>
    <w:rsid w:val="00A55C94"/>
    <w:rsid w:val="00A66041"/>
    <w:rsid w:val="00A67108"/>
    <w:rsid w:val="00A6728F"/>
    <w:rsid w:val="00A67CB4"/>
    <w:rsid w:val="00A71A5F"/>
    <w:rsid w:val="00A72F2E"/>
    <w:rsid w:val="00A74167"/>
    <w:rsid w:val="00A7671C"/>
    <w:rsid w:val="00A83A2C"/>
    <w:rsid w:val="00A8698B"/>
    <w:rsid w:val="00A8730D"/>
    <w:rsid w:val="00A90EC8"/>
    <w:rsid w:val="00A922D5"/>
    <w:rsid w:val="00A942BE"/>
    <w:rsid w:val="00A955BB"/>
    <w:rsid w:val="00AA10C5"/>
    <w:rsid w:val="00AA2B3C"/>
    <w:rsid w:val="00AA2CBC"/>
    <w:rsid w:val="00AB0DEA"/>
    <w:rsid w:val="00AC5820"/>
    <w:rsid w:val="00AC7DAB"/>
    <w:rsid w:val="00AD0219"/>
    <w:rsid w:val="00AD0A69"/>
    <w:rsid w:val="00AD1CD8"/>
    <w:rsid w:val="00AD3E32"/>
    <w:rsid w:val="00AD525F"/>
    <w:rsid w:val="00AE0165"/>
    <w:rsid w:val="00AE7171"/>
    <w:rsid w:val="00AF1F69"/>
    <w:rsid w:val="00AF4070"/>
    <w:rsid w:val="00B0109D"/>
    <w:rsid w:val="00B220E3"/>
    <w:rsid w:val="00B258BB"/>
    <w:rsid w:val="00B3094B"/>
    <w:rsid w:val="00B31616"/>
    <w:rsid w:val="00B33722"/>
    <w:rsid w:val="00B36230"/>
    <w:rsid w:val="00B37A4C"/>
    <w:rsid w:val="00B448A5"/>
    <w:rsid w:val="00B44A8C"/>
    <w:rsid w:val="00B45CC4"/>
    <w:rsid w:val="00B46712"/>
    <w:rsid w:val="00B526AE"/>
    <w:rsid w:val="00B67AA7"/>
    <w:rsid w:val="00B67B97"/>
    <w:rsid w:val="00B71312"/>
    <w:rsid w:val="00B72467"/>
    <w:rsid w:val="00B73263"/>
    <w:rsid w:val="00B7395D"/>
    <w:rsid w:val="00B75A4C"/>
    <w:rsid w:val="00B901D3"/>
    <w:rsid w:val="00B90F16"/>
    <w:rsid w:val="00B91AEE"/>
    <w:rsid w:val="00B92AD3"/>
    <w:rsid w:val="00B93D7F"/>
    <w:rsid w:val="00B94157"/>
    <w:rsid w:val="00B941C5"/>
    <w:rsid w:val="00B968C8"/>
    <w:rsid w:val="00B97EDC"/>
    <w:rsid w:val="00BA0D07"/>
    <w:rsid w:val="00BA1B61"/>
    <w:rsid w:val="00BA1BA9"/>
    <w:rsid w:val="00BA1D71"/>
    <w:rsid w:val="00BA222A"/>
    <w:rsid w:val="00BA33BB"/>
    <w:rsid w:val="00BA3EC5"/>
    <w:rsid w:val="00BA442B"/>
    <w:rsid w:val="00BA51D9"/>
    <w:rsid w:val="00BA581F"/>
    <w:rsid w:val="00BA67E6"/>
    <w:rsid w:val="00BB2B8B"/>
    <w:rsid w:val="00BB3D1F"/>
    <w:rsid w:val="00BB5DFC"/>
    <w:rsid w:val="00BC2162"/>
    <w:rsid w:val="00BD0086"/>
    <w:rsid w:val="00BD2039"/>
    <w:rsid w:val="00BD279D"/>
    <w:rsid w:val="00BD6BB8"/>
    <w:rsid w:val="00BE015D"/>
    <w:rsid w:val="00BE6108"/>
    <w:rsid w:val="00BE63A3"/>
    <w:rsid w:val="00BE7609"/>
    <w:rsid w:val="00BF144A"/>
    <w:rsid w:val="00BF1C6E"/>
    <w:rsid w:val="00BF1CF5"/>
    <w:rsid w:val="00BF677E"/>
    <w:rsid w:val="00BF6FED"/>
    <w:rsid w:val="00C214CA"/>
    <w:rsid w:val="00C22864"/>
    <w:rsid w:val="00C32431"/>
    <w:rsid w:val="00C345BB"/>
    <w:rsid w:val="00C40347"/>
    <w:rsid w:val="00C4126E"/>
    <w:rsid w:val="00C43004"/>
    <w:rsid w:val="00C4358D"/>
    <w:rsid w:val="00C440AB"/>
    <w:rsid w:val="00C44721"/>
    <w:rsid w:val="00C458D2"/>
    <w:rsid w:val="00C51A7C"/>
    <w:rsid w:val="00C5400B"/>
    <w:rsid w:val="00C541FE"/>
    <w:rsid w:val="00C66BA2"/>
    <w:rsid w:val="00C73FEF"/>
    <w:rsid w:val="00C74BC3"/>
    <w:rsid w:val="00C8055A"/>
    <w:rsid w:val="00C85700"/>
    <w:rsid w:val="00C86F0D"/>
    <w:rsid w:val="00C92E52"/>
    <w:rsid w:val="00C95985"/>
    <w:rsid w:val="00C95C8A"/>
    <w:rsid w:val="00C97B31"/>
    <w:rsid w:val="00CA1228"/>
    <w:rsid w:val="00CA2E2F"/>
    <w:rsid w:val="00CA4D9D"/>
    <w:rsid w:val="00CB026A"/>
    <w:rsid w:val="00CB3828"/>
    <w:rsid w:val="00CB47A5"/>
    <w:rsid w:val="00CC009F"/>
    <w:rsid w:val="00CC1762"/>
    <w:rsid w:val="00CC3E2C"/>
    <w:rsid w:val="00CC4ECC"/>
    <w:rsid w:val="00CC5026"/>
    <w:rsid w:val="00CC68D0"/>
    <w:rsid w:val="00CC72D1"/>
    <w:rsid w:val="00CC7A88"/>
    <w:rsid w:val="00CD14A6"/>
    <w:rsid w:val="00CD3C8A"/>
    <w:rsid w:val="00CD4418"/>
    <w:rsid w:val="00CD7CB4"/>
    <w:rsid w:val="00CF1BEC"/>
    <w:rsid w:val="00D01281"/>
    <w:rsid w:val="00D03F9A"/>
    <w:rsid w:val="00D05AC2"/>
    <w:rsid w:val="00D06D51"/>
    <w:rsid w:val="00D0717D"/>
    <w:rsid w:val="00D11E46"/>
    <w:rsid w:val="00D23A0F"/>
    <w:rsid w:val="00D23D27"/>
    <w:rsid w:val="00D24991"/>
    <w:rsid w:val="00D25BDE"/>
    <w:rsid w:val="00D31E61"/>
    <w:rsid w:val="00D31EA1"/>
    <w:rsid w:val="00D3544A"/>
    <w:rsid w:val="00D35CE7"/>
    <w:rsid w:val="00D35D1C"/>
    <w:rsid w:val="00D35E63"/>
    <w:rsid w:val="00D36696"/>
    <w:rsid w:val="00D37C9E"/>
    <w:rsid w:val="00D4211A"/>
    <w:rsid w:val="00D43C5C"/>
    <w:rsid w:val="00D45A5B"/>
    <w:rsid w:val="00D462D1"/>
    <w:rsid w:val="00D46669"/>
    <w:rsid w:val="00D50255"/>
    <w:rsid w:val="00D51DCC"/>
    <w:rsid w:val="00D56381"/>
    <w:rsid w:val="00D573E4"/>
    <w:rsid w:val="00D61236"/>
    <w:rsid w:val="00D639E3"/>
    <w:rsid w:val="00D65554"/>
    <w:rsid w:val="00D775E6"/>
    <w:rsid w:val="00D80A69"/>
    <w:rsid w:val="00D94064"/>
    <w:rsid w:val="00D969F6"/>
    <w:rsid w:val="00DA61AB"/>
    <w:rsid w:val="00DA7129"/>
    <w:rsid w:val="00DB42DF"/>
    <w:rsid w:val="00DC0C4E"/>
    <w:rsid w:val="00DC2FCC"/>
    <w:rsid w:val="00DC4D5B"/>
    <w:rsid w:val="00DC5D7C"/>
    <w:rsid w:val="00DD220D"/>
    <w:rsid w:val="00DD25E5"/>
    <w:rsid w:val="00DE0E2C"/>
    <w:rsid w:val="00DE34CF"/>
    <w:rsid w:val="00DE368D"/>
    <w:rsid w:val="00DE64E8"/>
    <w:rsid w:val="00E02532"/>
    <w:rsid w:val="00E02C51"/>
    <w:rsid w:val="00E075FE"/>
    <w:rsid w:val="00E11BD0"/>
    <w:rsid w:val="00E13F3D"/>
    <w:rsid w:val="00E205F8"/>
    <w:rsid w:val="00E20D6E"/>
    <w:rsid w:val="00E26522"/>
    <w:rsid w:val="00E31A2F"/>
    <w:rsid w:val="00E329F0"/>
    <w:rsid w:val="00E339BA"/>
    <w:rsid w:val="00E33D7C"/>
    <w:rsid w:val="00E34898"/>
    <w:rsid w:val="00E35E76"/>
    <w:rsid w:val="00E40573"/>
    <w:rsid w:val="00E4269F"/>
    <w:rsid w:val="00E426C6"/>
    <w:rsid w:val="00E46F92"/>
    <w:rsid w:val="00E52073"/>
    <w:rsid w:val="00E5492A"/>
    <w:rsid w:val="00E551D0"/>
    <w:rsid w:val="00E63732"/>
    <w:rsid w:val="00E63F88"/>
    <w:rsid w:val="00E6763C"/>
    <w:rsid w:val="00E7496C"/>
    <w:rsid w:val="00E7743E"/>
    <w:rsid w:val="00E8069F"/>
    <w:rsid w:val="00E869A9"/>
    <w:rsid w:val="00E86BBA"/>
    <w:rsid w:val="00E909BB"/>
    <w:rsid w:val="00E923E2"/>
    <w:rsid w:val="00E92F0B"/>
    <w:rsid w:val="00E96002"/>
    <w:rsid w:val="00EA2D93"/>
    <w:rsid w:val="00EA5E89"/>
    <w:rsid w:val="00EB09B7"/>
    <w:rsid w:val="00EB1238"/>
    <w:rsid w:val="00EB12CE"/>
    <w:rsid w:val="00EB6F22"/>
    <w:rsid w:val="00EC5BED"/>
    <w:rsid w:val="00ED0A7C"/>
    <w:rsid w:val="00ED22EC"/>
    <w:rsid w:val="00ED3179"/>
    <w:rsid w:val="00ED575C"/>
    <w:rsid w:val="00ED63B2"/>
    <w:rsid w:val="00EE28AC"/>
    <w:rsid w:val="00EE7D7C"/>
    <w:rsid w:val="00EF0AA3"/>
    <w:rsid w:val="00F00B02"/>
    <w:rsid w:val="00F01A3A"/>
    <w:rsid w:val="00F01DB6"/>
    <w:rsid w:val="00F0277E"/>
    <w:rsid w:val="00F04BBF"/>
    <w:rsid w:val="00F12C48"/>
    <w:rsid w:val="00F16DAA"/>
    <w:rsid w:val="00F1703C"/>
    <w:rsid w:val="00F230EC"/>
    <w:rsid w:val="00F25D98"/>
    <w:rsid w:val="00F300FB"/>
    <w:rsid w:val="00F32423"/>
    <w:rsid w:val="00F35985"/>
    <w:rsid w:val="00F42A43"/>
    <w:rsid w:val="00F476F9"/>
    <w:rsid w:val="00F47875"/>
    <w:rsid w:val="00F55195"/>
    <w:rsid w:val="00F56FB7"/>
    <w:rsid w:val="00F61D5A"/>
    <w:rsid w:val="00F62C69"/>
    <w:rsid w:val="00F637A9"/>
    <w:rsid w:val="00F63C70"/>
    <w:rsid w:val="00F7086E"/>
    <w:rsid w:val="00F70DFB"/>
    <w:rsid w:val="00F762D9"/>
    <w:rsid w:val="00F8112A"/>
    <w:rsid w:val="00F84304"/>
    <w:rsid w:val="00F858FE"/>
    <w:rsid w:val="00F87FEC"/>
    <w:rsid w:val="00F90F59"/>
    <w:rsid w:val="00F97BBA"/>
    <w:rsid w:val="00FA0215"/>
    <w:rsid w:val="00FA1326"/>
    <w:rsid w:val="00FA3443"/>
    <w:rsid w:val="00FB0EB3"/>
    <w:rsid w:val="00FB42E6"/>
    <w:rsid w:val="00FB5BF9"/>
    <w:rsid w:val="00FB6386"/>
    <w:rsid w:val="00FB693A"/>
    <w:rsid w:val="00FB6D3A"/>
    <w:rsid w:val="00FC3F2F"/>
    <w:rsid w:val="00FC4C6C"/>
    <w:rsid w:val="00FD2A17"/>
    <w:rsid w:val="00FD5D04"/>
    <w:rsid w:val="00FD6DE6"/>
    <w:rsid w:val="00FD6EC9"/>
    <w:rsid w:val="00FD7FD2"/>
    <w:rsid w:val="00FE0211"/>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qFormat/>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qFormat/>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 w:type="paragraph" w:customStyle="1" w:styleId="Normalafterfloat">
    <w:name w:val="Normal after float"/>
    <w:basedOn w:val="Normal"/>
    <w:next w:val="Normal"/>
    <w:qFormat/>
    <w:rsid w:val="00C97B31"/>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Normal"/>
    <w:rsid w:val="00C97B31"/>
    <w:pPr>
      <w:keepNext/>
      <w:keepLines/>
      <w:overflowPunct w:val="0"/>
      <w:autoSpaceDE w:val="0"/>
      <w:autoSpaceDN w:val="0"/>
      <w:adjustRightInd w:val="0"/>
      <w:spacing w:beforeLines="25" w:before="60" w:after="60"/>
      <w:textAlignment w:val="baseline"/>
    </w:pPr>
    <w:rPr>
      <w:rFonts w:ascii="Arial" w:hAnsi="Arial"/>
      <w:sz w:val="18"/>
      <w:lang w:val="en-US"/>
    </w:rPr>
  </w:style>
  <w:style w:type="paragraph" w:styleId="NormalWeb">
    <w:name w:val="Normal (Web)"/>
    <w:basedOn w:val="Normal"/>
    <w:uiPriority w:val="99"/>
    <w:unhideWhenUsed/>
    <w:rsid w:val="00A05091"/>
    <w:pPr>
      <w:spacing w:before="100" w:beforeAutospacing="1" w:after="100" w:afterAutospacing="1"/>
    </w:pPr>
    <w:rPr>
      <w:sz w:val="24"/>
      <w:szCs w:val="24"/>
      <w:lang w:val="fr-FR" w:eastAsia="fr-FR"/>
    </w:rPr>
  </w:style>
  <w:style w:type="paragraph" w:styleId="Revision">
    <w:name w:val="Revision"/>
    <w:hidden/>
    <w:uiPriority w:val="99"/>
    <w:semiHidden/>
    <w:rsid w:val="00245BA6"/>
    <w:rPr>
      <w:rFonts w:ascii="Times New Roman" w:hAnsi="Times New Roman"/>
      <w:lang w:val="en-GB" w:eastAsia="en-US"/>
    </w:rPr>
  </w:style>
  <w:style w:type="character" w:customStyle="1" w:styleId="abstractlabel">
    <w:name w:val="abstractlabel"/>
    <w:basedOn w:val="DefaultParagraphFont"/>
    <w:rsid w:val="003250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01194-1980-477B-B85D-1E71EDEB685E}">
  <ds:schemaRefs>
    <ds:schemaRef ds:uri="http://schemas.openxmlformats.org/officeDocument/2006/bibliography"/>
  </ds:schemaRefs>
</ds:datastoreItem>
</file>

<file path=customXml/itemProps2.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073638-BB74-4819-A04B-1087218AB1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1206</Words>
  <Characters>6877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CLo</cp:lastModifiedBy>
  <cp:revision>3</cp:revision>
  <cp:lastPrinted>1900-01-01T08:00:00Z</cp:lastPrinted>
  <dcterms:created xsi:type="dcterms:W3CDTF">2020-11-08T19:23:00Z</dcterms:created>
  <dcterms:modified xsi:type="dcterms:W3CDTF">2020-11-08T19:24:00Z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